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Override ContentType="application/vnd.lbcs-openxmlformats-officedocument.wordprocessingml.structure+xml" PartName="/doczilla/structure.xml"/>
  <Override ContentType="application/vnd.lbcs-openxmlformats-officedocument.wordprocessingml.dataSources+xml" PartName="/doczilla/dataSourc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9"/>
          <w:sz w:val="24"/>
        </w:rPr>
        <w:footnoteReference w:id="1"/>
      </w:r>
      <w:r>
        <w:rPr>
          <w:b/>
          <w:sz w:val="24"/>
        </w:rPr>
        <w:t xml:space="preserve"> </w:t>
      </w:r>
      <w:r>
        <w:rPr>
          <w:b/>
          <w:sz w:val="24"/>
        </w:rPr>
        <w:fldChar w:fldCharType="end"/>
      </w:r>
    </w:p>
    <w:p>
      <w:pPr>
        <w:pStyle w:val="22"/>
        <w:rPr>
          <w:b/>
          <w:sz w:val="24"/>
        </w:rPr>
        <w:jc w:val="center"/>
      </w:pPr>
      <w:r>
        <w:rPr>
          <w:b/>
          <w:sz w:val="24"/>
        </w:rPr>
        <w:t xml:space="preserve"> на поставку </w:t>
      </w:r>
      <w:r>
        <w:rPr>
          <w:b/>
          <w:sz w:val="24"/>
        </w:rPr>
        <w:fldChar w:fldCharType="begin" w:fldLock="true"/>
        <w:instrText xml:space="preserve">LBVARIABLE \id "169" \grammarCase "nominative"</w:instrText>
        <w:fldChar w:fldCharType="separate"/>
      </w:r>
      <w:r>
        <w:rPr>
          <w:b/>
          <w:sz w:val="24"/>
        </w:rPr>
        <w:t xml:space="preserve">дров для нужд УФПС Удмуртской Республики</w:t>
      </w:r>
      <w:r>
        <w:rPr>
          <w:b/>
          <w:sz w:val="24"/>
        </w:rPr>
        <w:fldChar w:fldCharType="end"/>
      </w:r>
      <w:r>
        <w:rPr>
          <w:b/>
          <w:sz w:val="24"/>
        </w:rPr>
        <w:t xml:space="preserve"> </w:t>
      </w:r>
    </w:p>
    <w:p>
      <w:pPr>
        <w:pStyle w:val="22"/>
        <w:rPr>
          <w:b/>
          <w:sz w:val="24"/>
        </w:rPr>
        <w:jc w:val="center"/>
      </w:pPr>
    </w:p>
    <w:tbl>
      <w:tblPr>
        <w:tblStyle w:val="a4"/>
        <w:tblW w:w="4882"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14"/>
        <w:gridCol w:w="6230"/>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rStyle w:val="a9"/>
                <w:sz w:val="24"/>
                <w:spacing w:val="-2"/>
              </w:rPr>
              <w:footnoteReference w:id="2"/>
            </w:r>
            <w:r>
              <w:rPr>
                <w:rStyle w:val="a9"/>
                <w:sz w:val="24"/>
                <w:spacing w:val="-2"/>
              </w:rPr>
              <w:fldChar w:fldCharType="end"/>
            </w:r>
          </w:p>
        </w:tc>
        <w:tc>
          <w:tcPr>
            <w:tcW w:w="6230" w:type="dxa"/>
          </w:tcPr>
          <w:p>
            <w:pPr>
              <w:pStyle w:val="22"/>
              <w:jc w:val="right"/>
            </w:pPr>
            <w:r>
              <w:rPr>
                <w:sz w:val="24"/>
              </w:rPr>
              <w:fldChar w:fldCharType="begin" w:fldLock="true"/>
              <w:instrText xml:space="preserve">LBVARIABLE \id "364"</w:instrText>
              <w:fldChar w:fldCharType="separate"/>
            </w:r>
            <w:r>
              <w:rPr>
                <w:sz w:val="24"/>
              </w:rPr>
              <w:t xml:space="preserve">г. Ижевск</w:t>
            </w:r>
          </w:p>
          <w:p>
            <w:pPr>
              <w:pStyle w:val="22"/>
              <w:rPr>
                <w:sz w:val="24"/>
              </w:rPr>
              <w:jc w:val="right"/>
            </w:pP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Покупатель)</w:t>
      </w:r>
      <w:r>
        <w:rPr>
          <w:i w:val="false"/>
          <w:sz w:val="24"/>
          <w:lang w:val="ru-RU"/>
        </w:rPr>
        <w:fldChar w:fldCharType="begin" w:fldLock="true"/>
        <w:instrText xml:space="preserve">LBVARIABLE \id "6"</w:instrText>
        <w:fldChar w:fldCharType="separate"/>
      </w:r>
      <w:r>
        <w:rPr>
          <w:i w:val="false"/>
          <w:sz w:val="24"/>
          <w:lang w:val="ru-RU"/>
        </w:rPr>
        <w:t xml:space="preserve">,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УДМУРТСКОЙ РЕСПУБЛИКИ</w:t>
      </w:r>
      <w:r>
        <w:rPr>
          <w:i w:val="false"/>
          <w:sz w:val="24"/>
          <w:lang w:val="ru-RU"/>
        </w:rPr>
        <w:fldChar w:fldCharType="end"/>
      </w:r>
      <w:r>
        <w:rPr>
          <w:sz w:val="24"/>
          <w:lang w:val="ru-RU"/>
        </w:rPr>
        <w:fldChar w:fldCharType="end"/>
      </w:r>
      <w:r>
        <w:rPr>
          <w:i w:val="false"/>
          <w:sz w:val="24"/>
          <w:lang w:val="ru-RU"/>
        </w:rPr>
        <w:t xml:space="preserve"> в лице </w:t>
      </w:r>
      <w:r>
        <w:rPr>
          <w:i w:val="false"/>
          <w:sz w:val="24"/>
          <w:lang w:val="ru-RU"/>
        </w:rPr>
        <w:fldChar w:fldCharType="begin" w:fldLock="true"/>
        <w:instrText xml:space="preserve">LBVARIABLE \id "22"</w:instrText>
        <w:fldChar w:fldCharType="separate"/>
      </w:r>
      <w:r>
        <w:rPr>
          <w:i w:val="false"/>
          <w:sz w:val="24"/>
          <w:lang w:val="ru-RU"/>
        </w:rPr>
        <w:fldChar w:fldCharType="begin" w:fldLock="true"/>
        <w:instrText xml:space="preserve">LBVARIABLE \id "24" \grammarCase "genitive"</w:instrText>
        <w:fldChar w:fldCharType="separate"/>
      </w:r>
      <w:r>
        <w:rPr>
          <w:i w:val="false"/>
          <w:sz w:val="24"/>
          <w:lang w:val="ru-RU"/>
        </w:rPr>
        <w:t xml:space="preserve">директора УФПС Удмуртской Республики</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"666" \grammarCase "genitive"</w:instrText>
        <w:fldChar w:fldCharType="separate"/>
      </w:r>
      <w:r>
        <w:rPr>
          <w:i w:val="false"/>
          <w:sz w:val="24"/>
          <w:lang w:val="ru-RU"/>
        </w:rPr>
        <w:t xml:space="preserve">Шишкина Владимира Анатольевича</w:t>
      </w:r>
      <w:r>
        <w:rPr>
          <w:i w:val="false"/>
          <w:sz w:val="24"/>
          <w:lang w:val="ru-RU"/>
        </w:rPr>
        <w:fldChar w:fldCharType="end"/>
      </w:r>
      <w:r>
        <w:rPr>
          <w:sz w:val="24"/>
          <w:lang w:val="ru-RU"/>
        </w:rPr>
        <w:fldChar w:fldCharType="end"/>
      </w:r>
      <w:r>
        <w:rPr>
          <w:i w:val="false"/>
          <w:sz w:val="24"/>
          <w:lang w:val="ru-RU"/>
        </w:rPr>
        <w:t xml:space="preserve">, действующего(-ей) на основании </w:t>
      </w:r>
      <w:r>
        <w:rPr>
          <w:i w:val="false"/>
          <w:sz w:val="24"/>
          <w:lang w:val="ru-RU"/>
        </w:rPr>
        <w:fldChar w:fldCharType="begin" w:fldLock="true"/>
        <w:instrText xml:space="preserve">LBVARIABLE \id "22"</w:instrText>
        <w:fldChar w:fldCharType="separate"/>
      </w:r>
      <w:r>
        <w:rPr>
          <w:i w:val="false"/>
          <w:sz w:val="24"/>
          <w:lang w:val="ru-RU"/>
        </w:rPr>
        <w:fldChar w:fldCharType="begin" w:fldLock="true"/>
        <w:instrText xml:space="preserve">LBVARIABLE \id "26" \grammarCase "genitive" \letterCase "normal"</w:instrText>
        <w:fldChar w:fldCharType="separate"/>
      </w:r>
      <w:r>
        <w:rPr>
          <w:i w:val="false"/>
          <w:sz w:val="24"/>
          <w:lang w:val="ru-RU"/>
        </w:rPr>
        <w:t xml:space="preserve">машиночитаемой доверенности № 40014be4-856a-458b-bae0-63eab20ba65b от 26.11.2024 г</w:t>
      </w:r>
      <w:r>
        <w:rPr>
          <w:i w:val="false"/>
          <w:sz w:val="24"/>
          <w:lang w:val="ru-RU"/>
        </w:rPr>
        <w:fldChar w:fldCharType="end"/>
      </w:r>
      <w:r>
        <w:rPr>
          <w:sz w:val="24"/>
          <w:lang w:val="ru-RU"/>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9"/>
          <w:i w:val="false"/>
          <w:sz w:val="24"/>
          <w:lang w:val="ru-RU"/>
        </w:rPr>
        <w:footnoteReference w:id="3"/>
      </w:r>
      <w:r>
        <w:rPr>
          <w:rStyle w:val="a9"/>
          <w:i w:val="false"/>
          <w:sz w:val="24"/>
          <w:lang w:val="ru-RU"/>
        </w:rPr>
        <w:t xml:space="preserve"> </w:t>
      </w:r>
      <w:r>
        <w:rPr>
          <w:i w:val="false"/>
          <w:sz w:val="24"/>
          <w:lang w:val="ru-RU"/>
        </w:rPr>
        <w:t xml:space="preserve">(далее – Поставщик), в лице ___________________________________________</w:t>
      </w:r>
      <w:r>
        <w:rPr>
          <w:rStyle w:val="a9"/>
          <w:i w:val="false"/>
          <w:sz w:val="24"/>
          <w:lang w:val="ru-RU"/>
        </w:rPr>
        <w:footnoteReference w:id="4"/>
      </w:r>
      <w:r>
        <w:rPr>
          <w:i w:val="false"/>
          <w:sz w:val="24"/>
          <w:lang w:val="ru-RU"/>
        </w:rPr>
        <w:t xml:space="preserve">, действующего(-ей) на основании ___________________</w:t>
      </w:r>
      <w:r>
        <w:rPr>
          <w:rStyle w:val="a9"/>
          <w:i w:val="false"/>
          <w:sz w:val="24"/>
          <w:lang w:val="ru-RU"/>
        </w:rPr>
        <w:footnoteReference w:id="5"/>
      </w:r>
      <w:r>
        <w:rPr>
          <w:i w:val="false"/>
          <w:sz w:val="24"/>
          <w:lang w:val="ru-RU"/>
        </w:rPr>
        <w:t xml:space="preserve">, с другой стороны, вместе в дальнейшем именуемые Стороны,</w:t>
      </w:r>
    </w:p>
    <w:p>
      <w:pPr>
        <w:pStyle w:val="210"/>
        <w:rPr>
          <w:i w:val="false"/>
          <w:sz w:val="24"/>
          <w:lang w:val="ru-RU"/>
        </w:rPr>
        <w:ind w:right="140" w:firstLine="720"/>
        <w:tabs>
          <w:tab w:val="left" w:pos="8931" w:leader="underscore"/>
        </w:tabs>
      </w:pPr>
      <w:r>
        <w:rPr>
          <w:i w:val="false"/>
          <w:sz w:val="24"/>
          <w:lang w:val="ru-RU"/>
        </w:rPr>
        <w:t xml:space="preserve">заключили настоящий договор (далее – Договор) о нижеследующем:</w:t>
      </w:r>
      <w:r>
        <w:rPr>
          <w:sz w:val="24"/>
          <w:lang w:val="ru-RU"/>
        </w:rPr>
        <w:fldChar w:fldCharType="end"/>
      </w:r>
    </w:p>
    <w:p>
      <w:pPr>
        <w:pStyle w:val="LBGovstyle1"/>
      </w:pPr>
      <w:r>
        <w:t xml:space="preserve">Индивидуальные условия Договора</w:t>
      </w:r>
    </w:p>
    <w:tbl>
      <w:tblPr>
        <w:tblStyle w:val="VegasLexdoczillaStyle1"/>
        <w:tblW w:w="9214" w:type="dxa"/>
        <w:tblInd w:w="-113"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77"/>
        <w:gridCol w:w="2152"/>
        <w:gridCol w:w="810"/>
        <w:gridCol w:w="2413"/>
        <w:gridCol w:w="3262"/>
      </w:tblGrid>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 xml:space="preserve">№ п.</w:t>
            </w: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Наименование</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Содержание</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Поставляемый товар (далее – Товар) -</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"443"</w:instrText>
              <w:fldChar w:fldCharType="separate"/>
            </w:r>
            <w:r>
              <w:rPr>
                <w:color w:val="auto"/>
                <w:sz w:val="24"/>
              </w:rPr>
              <w:t xml:space="preserve">Дрова, разделанные в виде поленьев всех пород</w:t>
            </w:r>
            <w:r>
              <w:rPr>
                <w:color w:val="auto"/>
                <w:sz w:val="24"/>
              </w:rPr>
              <w:fldChar w:fldCharType="end"/>
            </w:r>
          </w:p>
          <w:p>
            <w:pPr>
              <w:pStyle w:val="VLdoczillaStyle3"/>
            </w:pPr>
            <w:r>
              <w:rPr>
                <w:color w:val="auto"/>
                <w:sz w:val="24"/>
              </w:rPr>
              <w:fldChar w:fldCharType="begin" w:fldLock="true"/>
              <w:instrText xml:space="preserve">LBVARIABLE \id "167" \displaced</w:instrText>
              <w:fldChar w:fldCharType="separate"/>
            </w:r>
            <w:r>
              <w:rPr>
                <w:color w:val="auto"/>
                <w:sz w:val="24"/>
              </w:rPr>
              <w:t xml:space="preserve">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2 к Договору).</w:t>
            </w:r>
          </w:p>
          <w:p>
            <w:pPr>
              <w:pStyle w:val="VLdoczillaStyle3"/>
            </w:pPr>
            <w:r>
              <w:rPr>
                <w:sz w:val="24"/>
              </w:rPr>
              <w:t xml:space="preserve">Страна происхождения Товара: </w:t>
            </w:r>
            <w:r>
              <w:rPr>
                <w:sz w:val="24"/>
              </w:rPr>
              <w:fldChar w:fldCharType="begin" w:fldLock="true"/>
              <w:instrText xml:space="preserve">LBVARIABLE \id "2"</w:instrText>
              <w:fldChar w:fldCharType="separate"/>
            </w:r>
            <w:r>
              <w:rPr>
                <w:sz w:val="24"/>
              </w:rPr>
              <w:t>_______________</w:t>
            </w:r>
            <w:r>
              <w:rPr>
                <w:rStyle w:val="a9"/>
                <w:sz w:val="24"/>
              </w:rPr>
              <w:footnoteReference w:id="7"/>
            </w:r>
            <w:r>
              <w:rPr>
                <w:sz w:val="24"/>
              </w:rPr>
              <w:fldChar w:fldCharType="end"/>
            </w:r>
            <w:r>
              <w:rPr>
                <w:sz w:val="24"/>
              </w:rPr>
              <w:t>.</w:t>
            </w:r>
            <w:r>
              <w:rPr>
                <w:color w:val="auto"/>
                <w:sz w:val="24"/>
              </w:rPr>
              <w:fldChar w:fldCharType="end"/>
            </w:r>
          </w:p>
          <w:p>
            <w:pPr>
              <w:pStyle w:val="VLdoczillaStyle3"/>
            </w:pP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jc w:val="left"/>
              <w:ind w:firstLine="29"/>
              <w:tabs>
                <w:tab w:val="left" w:pos="29"/>
              </w:tabs>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Документы на Товар, подлежащие передаче Покупателю, одновременно с Товаром</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fldChar w:fldCharType="begin" w:fldLock="true"/>
              <w:instrText xml:space="preserve">LBVARIABLE \id "167" \displaced</w:instrText>
              <w:fldChar w:fldCharType="separate"/>
            </w:r>
            <w:r>
              <w:rPr>
                <w:sz w:val="24"/>
              </w:rPr>
              <w:t xml:space="preserve">Определены в Техническом задании.</w:t>
            </w:r>
            <w:r>
              <w:rPr>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right="317"/>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Общая цена Договора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jc w:val="both"/>
            </w:pPr>
            <w:r>
              <w:rPr>
                <w:sz w:val="24"/>
              </w:rPr>
              <w:fldChar w:fldCharType="begin" w:fldLock="true"/>
              <w:instrText xml:space="preserve">LBVARIABLE \id "2" \displaced</w:instrText>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w:t>
            </w:r>
          </w:p>
          <w:p>
            <w:pPr>
              <w:pStyle w:val="VLdoczillaStyle3"/>
            </w:pPr>
            <w:r>
              <w:rPr>
                <w:sz w:val="24"/>
              </w:rPr>
              <w:t xml:space="preserve">– Общая цена Договора составляет [</w:t>
            </w:r>
            <w:r>
              <w:rPr>
                <w:i/>
                <w:sz w:val="24"/>
              </w:rPr>
              <w:t xml:space="preserve">указать общую цену договора</w:t>
            </w:r>
            <w:r>
              <w:rPr>
                <w:sz w:val="24"/>
              </w:rPr>
              <w:t xml:space="preserve">],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превысила </w:t>
            </w:r>
            <w:r>
              <w:rPr>
                <w:i/>
                <w:sz w:val="24"/>
                <w:lang w:val="ru"/>
              </w:rPr>
              <w:t xml:space="preserve">установленный законом порог, после которого Поставщик становится плательщиком НДС</w:t>
            </w:r>
            <w:r>
              <w:rPr>
                <w:i/>
                <w:sz w:val="24"/>
              </w:rPr>
              <w:t xml:space="preserve">). </w:t>
            </w:r>
          </w:p>
          <w:p>
            <w:pPr>
              <w:pStyle w:val="VLdoczillaStyle3"/>
            </w:pPr>
            <w:r>
              <w:rPr>
                <w:sz w:val="24"/>
              </w:rPr>
              <w:t xml:space="preserve">Общая цена Договора составляет [</w:t>
            </w:r>
            <w:r>
              <w:rPr>
                <w:i/>
                <w:sz w:val="24"/>
              </w:rPr>
              <w:t xml:space="preserve">указать общую цену договора</w:t>
            </w:r>
            <w:r>
              <w:rPr>
                <w:sz w:val="24"/>
              </w:rPr>
              <w:t xml:space="preserve">], НДС не облагается на основании [</w:t>
            </w:r>
            <w:r>
              <w:rPr>
                <w:i/>
                <w:sz w:val="24"/>
              </w:rPr>
              <w:t xml:space="preserve">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Место доставки</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"507" \displaced</w:instrText>
              <w:fldChar w:fldCharType="separate"/>
            </w:r>
            <w:r>
              <w:rPr>
                <w:color w:val="auto"/>
                <w:sz w:val="24"/>
              </w:rPr>
              <w:t xml:space="preserve">Определено в Техническом задании.</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уведомления о доставке</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true"/>
              <w:instrText xml:space="preserve">LBVARIABLE \id "191" \grammarCase "accusative" \numberFormat "0,000.######## (Spell) unit"</w:instrText>
              <w:fldChar w:fldCharType="separate"/>
            </w:r>
            <w:r>
              <w:rPr>
                <w:color w:val="auto"/>
                <w:sz w:val="24"/>
              </w:rPr>
              <w:t xml:space="preserve">3 (Три) рабочих дня</w:t>
            </w:r>
            <w:r>
              <w:rPr>
                <w:color w:val="auto"/>
                <w:sz w:val="24"/>
              </w:rPr>
              <w:fldChar w:fldCharType="end"/>
            </w:r>
            <w:r>
              <w:rPr>
                <w:color w:val="auto"/>
                <w:sz w:val="24"/>
              </w:rPr>
              <w:t xml:space="preserve"> до даты доставки Товара.</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поставки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Товар должен быть доставлен Покупателю </w:t>
            </w:r>
            <w:r>
              <w:rPr>
                <w:color w:val="auto"/>
                <w:sz w:val="24"/>
              </w:rPr>
              <w:fldChar w:fldCharType="begin" w:fldLock="true"/>
              <w:instrText xml:space="preserve">LBVARIABLE \id "192" \grammarCase "nominative" \letterCase "normal" \rounding "none" \dateFormat "dd.mm.yyyy" \moneyFormat "0,000.##" \numeral "cardinal" \numberAsText</w:instrText>
              <w:fldChar w:fldCharType="separate"/>
            </w:r>
            <w:r>
              <w:rPr>
                <w:color w:val="auto"/>
                <w:sz w:val="24"/>
              </w:rPr>
              <w:t xml:space="preserve">в течение 30 (тридцати) рабочих дней с даты подписания настоящего Договора.</w:t>
            </w:r>
            <w:r>
              <w:rPr>
                <w:color w:val="auto"/>
                <w:sz w:val="24"/>
              </w:rPr>
              <w:fldChar w:fldCharType="end"/>
            </w:r>
            <w:r>
              <w:rPr>
                <w:color w:val="auto"/>
                <w:sz w:val="24"/>
              </w:rPr>
              <w:t xml:space="preserve">. </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Способ доставки</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"196" \displaced</w:instrText>
              <w:fldChar w:fldCharType="separate"/>
            </w:r>
            <w:r>
              <w:rPr>
                <w:color w:val="auto"/>
                <w:sz w:val="24"/>
              </w:rPr>
              <w:t xml:space="preserve">Поставщик самостоятельно определяет способ доставки Товара.</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приемки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Приемка Товара осуществляется Покупателем в течение </w:t>
            </w:r>
            <w:r>
              <w:rPr>
                <w:color w:val="auto"/>
                <w:sz w:val="24"/>
              </w:rPr>
              <w:fldChar w:fldCharType="begin" w:fldLock="true"/>
              <w:instrText xml:space="preserve">LBVARIABLE \id "203" \grammarCase "nominative" \letterCase "normal" \rounding "none" \dateFormat "dd.mm.yyyy" \moneyFormat "0,000.##" \numeral "cardinal" \numberFormat "0,000.######## (Spell) unit"</w:instrText>
              <w:fldChar w:fldCharType="separate"/>
            </w:r>
            <w:r>
              <w:rPr>
                <w:color w:val="auto"/>
                <w:sz w:val="24"/>
              </w:rPr>
              <w:t xml:space="preserve">15(пятнадцати) рабочих дней </w:t>
            </w:r>
            <w:r>
              <w:rPr>
                <w:color w:val="auto"/>
                <w:sz w:val="24"/>
              </w:rPr>
              <w:fldChar w:fldCharType="end"/>
            </w:r>
            <w:r>
              <w:rPr>
                <w:color w:val="auto"/>
                <w:sz w:val="24"/>
              </w:rPr>
              <w:t xml:space="preserve"> с даты получения Товара и документов, указанных в п. 1.2. Договора.</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устранения Поставщиком выявленных недостатков Товара или замены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true"/>
              <w:instrText xml:space="preserve">LBVARIABLE \id "204" \grammarCase "genitive" \letterCase "normal" \rounding "none" \dateFormat "&amp;amp;amp;quot;dd.mm.yyyy&amp;amp;amp;quot;" \moneyFormat "&amp;amp;amp;quot;0,000.##&amp;amp;amp;quot;"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Гарантийный срок</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"207" \displaced</w:instrText>
              <w:fldChar w:fldCharType="separate"/>
            </w:r>
            <w:r>
              <w:rPr>
                <w:color w:val="auto"/>
                <w:sz w:val="24"/>
              </w:rPr>
              <w:t xml:space="preserve">Гарантийный срок не установлен.</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направления Поставщиком счета на оплату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направляет Покупателю счет на оплату в течение </w:t>
            </w:r>
            <w:r>
              <w:rPr>
                <w:color w:val="auto"/>
                <w:sz w:val="24"/>
              </w:rPr>
              <w:fldChar w:fldCharType="begin" w:fldLock="true"/>
              <w:instrText xml:space="preserve">LBVARIABLE \id "220" \grammarCase "genitive" \numberFormat "0,000.######## (Spell) unit"</w:instrText>
              <w:fldChar w:fldCharType="separate"/>
            </w:r>
            <w:r>
              <w:rPr>
                <w:color w:val="auto"/>
                <w:sz w:val="24"/>
              </w:rPr>
              <w:t xml:space="preserve">5 (Пяти) рабочих дней</w:t>
            </w:r>
            <w:r>
              <w:rPr>
                <w:color w:val="auto"/>
                <w:sz w:val="24"/>
              </w:rPr>
              <w:fldChar w:fldCharType="end"/>
            </w:r>
            <w:r>
              <w:rPr>
                <w:color w:val="auto"/>
                <w:sz w:val="24"/>
              </w:rPr>
              <w:t xml:space="preserve"> с даты подписания Сторонами </w:t>
            </w:r>
            <w:r>
              <w:rPr>
                <w:color w:val="auto"/>
                <w:sz w:val="24"/>
              </w:rPr>
              <w:fldChar w:fldCharType="begin" w:fldLock="true"/>
              <w:instrText xml:space="preserve">LBVARIABLE \id "221"</w:instrText>
              <w:fldChar w:fldCharType="separate"/>
            </w:r>
            <w:r>
              <w:rPr>
                <w:color w:val="auto"/>
                <w:sz w:val="24"/>
              </w:rPr>
              <w:t xml:space="preserve">товарной накладной по форме ТОРГ-12/УПД</w:t>
            </w:r>
            <w:r>
              <w:rPr>
                <w:color w:val="auto"/>
                <w:sz w:val="24"/>
              </w:rPr>
              <w:fldChar w:fldCharType="end"/>
            </w:r>
            <w:r>
              <w:rPr>
                <w:rStyle w:val="a9"/>
                <w:color w:val="auto"/>
                <w:sz w:val="24"/>
              </w:rPr>
              <w:footnoteReference w:id="9"/>
            </w:r>
            <w:r>
              <w:rPr>
                <w:color w:val="auto"/>
                <w:sz w:val="24"/>
              </w:rPr>
              <w:t xml:space="preserve">. </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оплаты товара Покупателем</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ind w:hanging="22"/>
            </w:pPr>
            <w:r>
              <w:rPr>
                <w:sz w:val="24"/>
              </w:rPr>
              <w:fldChar w:fldCharType="begin" w:fldLock="true"/>
              <w:instrText xml:space="preserve">LBVARIABLE \id "2" \displaced</w:instrText>
              <w:fldChar w:fldCharType="separate"/>
            </w:r>
            <w:r>
              <w:rPr>
                <w:sz w:val="24"/>
              </w:rPr>
              <w:fldChar w:fldCharType="end"/>
            </w:r>
            <w:r>
              <w:rPr>
                <w:sz w:val="24"/>
              </w:rPr>
              <w:fldChar w:fldCharType="begin" w:fldLock="true"/>
              <w:instrText xml:space="preserve">LBVARIABLE \id "155" \displaced</w:instrText>
              <w:fldChar w:fldCharType="separate"/>
            </w:r>
            <w:r>
              <w:rPr>
                <w:sz w:val="24"/>
              </w:rPr>
              <w:t xml:space="preserve">Не более </w:t>
            </w:r>
            <w:r>
              <w:rPr>
                <w:sz w:val="24"/>
              </w:rPr>
              <w:fldChar w:fldCharType="begin" w:fldLock="true"/>
              <w:instrText xml:space="preserve">LBVARIABLE \id "592" \numberFormat "0,000.######## (Spell) unit"</w:instrText>
              <w:fldChar w:fldCharType="separate"/>
            </w:r>
            <w:r>
              <w:rPr>
                <w:sz w:val="24"/>
              </w:rPr>
              <w:t xml:space="preserve">7 (Семь) рабочих дней</w:t>
            </w:r>
            <w:r>
              <w:rPr>
                <w:sz w:val="24"/>
              </w:rPr>
              <w:fldChar w:fldCharType="end"/>
            </w:r>
            <w:r>
              <w:rPr>
                <w:sz w:val="24"/>
              </w:rPr>
              <w:t xml:space="preserve"> со дня подписания Покупателем </w:t>
            </w:r>
            <w:r>
              <w:rPr>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color w:val="auto"/>
                <w:sz w:val="24"/>
              </w:rPr>
              <w:fldChar w:fldCharType="end"/>
            </w:r>
            <w:r>
              <w:rPr>
                <w:sz w:val="24"/>
              </w:rPr>
              <w:t>.</w:t>
            </w:r>
            <w:r>
              <w:rPr>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 п/п</w:t>
            </w: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Нарушение</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Ответственность</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aff1"/>
              <w:numPr>
                <w:numId w:val="28"/>
                <w:ilvl w:val="1"/>
              </w:numPr>
              <w:jc w:val="left"/>
              <w:contextualSpacing/>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r>
              <w:rPr>
                <w:sz w:val="24"/>
              </w:rPr>
              <w:t xml:space="preserve">Ответственность Поставщика</w:t>
            </w: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Нарушение Поставщиком сроков исполнения обязательств, в том числе гарантийных обязательств</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fldChar w:fldCharType="begin" w:fldLock="true"/>
              <w:instrText xml:space="preserve">LBVARIABLE \id "228" \displaced</w:instrText>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true"/>
              <w:instrText xml:space="preserve">LBVARIABLE \id "230" \percentFormat "0,000.########'%'"</w:instrText>
              <w:fldChar w:fldCharType="separate"/>
            </w:r>
            <w:r>
              <w:rPr>
                <w:sz w:val="24"/>
              </w:rPr>
              <w:t>10%</w:t>
            </w:r>
            <w:r>
              <w:rPr>
                <w:sz w:val="24"/>
              </w:rPr>
              <w:fldChar w:fldCharType="end"/>
            </w:r>
            <w:r>
              <w:rPr>
                <w:sz w:val="24"/>
              </w:rPr>
              <w:t xml:space="preserve"> от цены обязательств, исполнение которых нарушено.</w:t>
            </w:r>
            <w:r>
              <w:rPr>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Нарушение Поставщиком сроков устранения недостатков в поставленных Товарах, выявленных Покупателем</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"233" \displaced</w:instrText>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true"/>
              <w:instrText xml:space="preserve">LBVARIABLE \id "235" \percentFormat "0,000.########'%'"</w:instrText>
              <w:fldChar w:fldCharType="separate"/>
            </w:r>
            <w:r>
              <w:rPr>
                <w:color w:val="auto"/>
                <w:sz w:val="24"/>
              </w:rPr>
              <w:t>10%</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5.1.9; 5.1.10 </w:t>
            </w:r>
            <w:r>
              <w:rPr>
                <w:color w:val="auto"/>
                <w:sz w:val="24"/>
              </w:rPr>
              <w:fldChar w:fldCharType="end"/>
            </w:r>
            <w:r>
              <w:rPr>
                <w:color w:val="auto"/>
                <w:sz w:val="24"/>
              </w:rPr>
              <w:t xml:space="preserve"> Договора</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5.1.9; 5.1.10 </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 "$" "00" "c&amp;amp;amp;quot;" \id "239" \moneyFormat "0,000. (ISpell) I$$$$ .00 F$$"</w:instrText>
              <w:fldChar w:fldCharType="separate"/>
            </w:r>
            <w:r>
              <w:rPr>
                <w:color w:val="auto"/>
                <w:sz w:val="24"/>
              </w:rPr>
              <w:t xml:space="preserve">5 000 (Пять тысяч) рублей 00 копеек</w:t>
            </w:r>
            <w:r>
              <w:rPr>
                <w:color w:val="auto"/>
                <w:sz w:val="24"/>
              </w:rPr>
              <w:fldChar w:fldCharType="end"/>
            </w:r>
            <w:r>
              <w:rPr>
                <w:color w:val="auto"/>
                <w:sz w:val="24"/>
              </w:rPr>
              <w:t>.</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Покупателя.</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t xml:space="preserve">Поставщик уплачивает Покупателю неустойку в виде штрафа в размере </w:t>
            </w:r>
            <w:r>
              <w:rPr>
                <w:sz w:val="24"/>
              </w:rPr>
              <w:fldChar w:fldCharType="begin" w:fldLock="true"/>
              <w:instrText xml:space="preserve">LBVARIABLE "(I)" "$" "00" "c&amp;amp;amp;quot;" \id "272" \moneyFormat "&amp;amp;amp;quot;0,000"</w:instrText>
              <w:fldChar w:fldCharType="separate"/>
            </w:r>
            <w:r>
              <w:rPr>
                <w:sz w:val="24"/>
              </w:rPr>
              <w:t xml:space="preserve">5 000 (Пять тысяч) рублей 00 копеек</w:t>
            </w:r>
            <w:r>
              <w:rPr>
                <w:sz w:val="24"/>
              </w:rPr>
              <w:fldChar w:fldCharType="end"/>
            </w:r>
            <w:r>
              <w:rPr>
                <w:sz w:val="24"/>
              </w:rPr>
              <w:t>.</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Ответственность Покупателя</w:t>
            </w:r>
          </w:p>
        </w:tc>
        <w:tc>
          <w:tcPr>
            <w:tcW w:w="3223" w:type="dxa"/>
            <w:gridSpan w:val="2"/>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Нарушение Покупателем сроков оплаты поставленных и принятых Товаров</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true"/>
              <w:instrText xml:space="preserve">LBVARIABLE \id "240" \percentFormat "0,000.########'%'"</w:instrText>
              <w:fldChar w:fldCharType="separate"/>
            </w:r>
            <w:r>
              <w:rPr>
                <w:color w:val="auto"/>
                <w:sz w:val="24"/>
              </w:rPr>
              <w:t>0,35%</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10%</w:t>
            </w:r>
            <w:r>
              <w:rPr>
                <w:color w:val="auto"/>
                <w:sz w:val="24"/>
              </w:rPr>
              <w:fldChar w:fldCharType="end"/>
            </w:r>
            <w:r>
              <w:rPr>
                <w:color w:val="auto"/>
                <w:sz w:val="24"/>
              </w:rPr>
              <w:t xml:space="preserve"> стоимости обязательств по оплате, исполнение которых просрочено.</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Обеспечение исполнения Договора </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"244" \displaced</w:instrText>
              <w:fldChar w:fldCharType="separate"/>
            </w:r>
            <w:r>
              <w:rPr>
                <w:color w:val="auto"/>
                <w:sz w:val="24"/>
              </w:rPr>
              <w:t xml:space="preserve">Обеспечение исполнения обязательств по Договору Поставщиком не предоставляется.</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Обеспечение исполнения гарантийных обязательств Поставщика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Подсудность</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"312" \grammarCase "genitive"</w:instrText>
              <w:fldChar w:fldCharType="separate"/>
            </w:r>
            <w:r>
              <w:rPr>
                <w:color w:val="auto"/>
                <w:sz w:val="24"/>
              </w:rPr>
              <w:t xml:space="preserve">Арбитражного суда Удмуртской Республики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действия Договора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t xml:space="preserve">Договор вступает в силу с даты его подписания и действует </w:t>
            </w:r>
            <w:r>
              <w:rPr>
                <w:sz w:val="24"/>
              </w:rPr>
              <w:fldChar w:fldCharType="begin" w:fldLock="true"/>
              <w:instrText xml:space="preserve">LBVARIABLE \id "528"</w:instrText>
              <w:fldChar w:fldCharType="separate"/>
            </w:r>
            <w:r>
              <w:rPr>
                <w:sz w:val="24"/>
              </w:rPr>
              <w:t xml:space="preserve">до 31.12.2026 г. включительно</w:t>
            </w:r>
            <w:r>
              <w:rPr>
                <w:sz w:val="24"/>
              </w:rPr>
              <w:fldChar w:fldCharType="end"/>
            </w:r>
            <w:r>
              <w:rPr>
                <w:sz w:val="24"/>
              </w:rPr>
              <w:t>.</w:t>
            </w:r>
          </w:p>
        </w:tc>
      </w:tr>
    </w:tbl>
    <w:p>
      <w:pPr>
        <w:pStyle w:val="LBGovstyle1"/>
      </w:pPr>
      <w:r>
        <w:t xml:space="preserve">Предмет Договора</w:t>
      </w:r>
    </w:p>
    <w:p>
      <w:pPr>
        <w:pStyle w:val="LBGovstyle2"/>
        <w:rPr>
          <w:lang w:val="ru-RU"/>
        </w:rPr>
      </w:pPr>
      <w:r>
        <w:rPr>
          <w:lang w:val="ru-RU"/>
        </w:rPr>
        <w:t xml:space="preserve">Поставщик обязуется передать Покупателю Товар в срок, определенный пунктом 1.6 Договора, а Покупатель обязуется принять и оплатить Товар в порядке и на условиях, предусмотренных Договором.</w:t>
      </w:r>
    </w:p>
    <w:p>
      <w:pPr>
        <w:pStyle w:val="LBGovstyle2"/>
        <w:rPr>
          <w:lang w:val="ru-RU"/>
        </w:rPr>
      </w:pPr>
      <w:r>
        <w:rPr>
          <w:lang w:val="ru-RU"/>
        </w:rPr>
        <w:t xml:space="preserve">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pPr>
        <w:pStyle w:val="LBGovstyle1"/>
      </w:pPr>
      <w:r>
        <w:t xml:space="preserve">Цена Договора и порядок расчетов</w:t>
      </w:r>
    </w:p>
    <w:p>
      <w:pPr>
        <w:pStyle w:val="LBGovstyle2"/>
        <w:rPr>
          <w:lang w:val="ru-RU"/>
        </w:rPr>
      </w:pPr>
      <w:r>
        <w:rPr>
          <w:lang w:val="ru-RU"/>
        </w:rPr>
        <w:t xml:space="preserve">Общая цена Договора указана в пункте 1.3 Договора. Цена единицы поставляемого Товара указана в Приложении № 1 к Договору.</w:t>
      </w:r>
    </w:p>
    <w:p>
      <w:pPr>
        <w:jc w:val="both"/>
        <w:ind w:firstLine="720"/>
        <w:spacing w:after="0" w:line="240" w:lineRule="auto"/>
        <w:tabs>
          <w:tab w:val="left" w:pos="1276"/>
        </w:tabs>
      </w:pPr>
      <w:r>
        <w:fldChar w:fldCharType="begin" w:fldLock="true"/>
        <w:instrText xml:space="preserve">LBVARIABLE \id "2" \displaced</w:instrText>
        <w:fldChar w:fldCharType="separate"/>
      </w:r>
      <w:r>
        <w:t>[</w:t>
      </w:r>
      <w:r>
        <w:rPr>
          <w:sz w:val="24"/>
        </w:rPr>
        <w:t xml:space="preserve">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9"/>
        </w:rPr>
        <w:footnoteReference w:id="10"/>
      </w:r>
      <w:r>
        <w:t xml:space="preserve"> </w:t>
      </w:r>
    </w:p>
    <w:p>
      <w:pPr>
        <w:rPr>
          <w:color w:val="002846"/>
        </w:rPr>
        <w:jc w:val="both"/>
        <w:ind w:firstLine="720"/>
        <w:spacing w:after="0" w:line="240" w:lineRule="auto"/>
        <w:tabs>
          <w:tab w:val="left" w:pos="1276"/>
        </w:tabs>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9"/>
          <w:color w:val="002846"/>
        </w:rPr>
        <w:footnoteReference w:id="11"/>
      </w:r>
      <w:r>
        <w:t xml:space="preserve"> </w:t>
      </w:r>
      <w:r>
        <w:fldChar w:fldCharType="end"/>
      </w:r>
    </w:p>
    <w:p>
      <w:pPr>
        <w:pStyle w:val="LBGovstyle2"/>
        <w:rPr>
          <w:lang w:val="ru-RU"/>
        </w:rPr>
      </w:pPr>
      <w:r>
        <w:rPr>
          <w:lang w:val="ru-RU"/>
        </w:rPr>
        <w:t xml:space="preserve">Цена единицы поставляемого Товара, указанная в Приложении № 1 к Договору,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pPr>
        <w:pStyle w:val="LBGovstyle2"/>
        <w:rPr>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Договора. </w:t>
      </w:r>
    </w:p>
    <w:p>
      <w:pPr>
        <w:pStyle w:val="LBGovstyle2"/>
        <w:rPr>
          <w:lang w:val="ru-RU"/>
        </w:rPr>
      </w:pPr>
      <w:bookmarkStart w:id="0" w:name="_Ref530001599"/>
      <w:r>
        <w:rPr>
          <w:lang w:val="ru-RU"/>
        </w:rPr>
        <w:t xml:space="preserve">Оплата по Договору осуществляется с расчетного счета Покупателя </w:t>
      </w:r>
      <w:r>
        <w:rPr>
          <w:sz w:val="22"/>
          <w:lang w:val="ru-RU"/>
        </w:rPr>
        <w:t xml:space="preserve">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w:t>
      </w:r>
      <w:r>
        <w:rPr>
          <w:lang w:val="ru-RU"/>
        </w:rPr>
        <w:t xml:space="preserve">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p>
    <w:p>
      <w:pPr>
        <w:pStyle w:val="LBGovstyle2"/>
        <w:rPr>
          <w:lang w:val="ru-RU"/>
        </w:rPr>
      </w:pPr>
      <w:r>
        <w:rPr>
          <w:lang w:val="ru-RU"/>
        </w:rPr>
        <w:t xml:space="preserve">Обязательства Покупателя по оплате Товара считаются выполненными с даты списания денежных средств с расчетного или лицевого счета Покупателя.</w:t>
      </w:r>
    </w:p>
    <w:p>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pPr>
        <w:pStyle w:val="LBGovstyle1"/>
      </w:pPr>
      <w:bookmarkStart w:id="1" w:name="_Ref530000777"/>
      <w:r>
        <w:t xml:space="preserve">Порядок, сроки и условия поставки и приемки Товара</w:t>
      </w:r>
      <w:bookmarkEnd w:id="1"/>
    </w:p>
    <w:p>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пункте 1.6. Договора. </w:t>
      </w:r>
    </w:p>
    <w:p>
      <w:pPr>
        <w:pStyle w:val="LBGovstyle2"/>
        <w:rPr>
          <w:lang w:val="ru-RU"/>
        </w:rPr>
      </w:pPr>
      <w:r>
        <w:rPr>
          <w:lang w:val="ru-RU"/>
        </w:rPr>
        <w:t xml:space="preserve">Поставщик осуществляет доставку способом, указанным в пункте 1.7 Договора. </w:t>
      </w:r>
    </w:p>
    <w:p>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pPr>
        <w:pStyle w:val="LBGovstyle2"/>
        <w:rPr>
          <w:lang w:val="ru-RU"/>
        </w:rPr>
      </w:pPr>
      <w:r>
        <w:rPr>
          <w:lang w:val="ru-RU"/>
        </w:rPr>
        <w:t xml:space="preserve">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pPr>
        <w:pStyle w:val="LBGovstyle2"/>
        <w:rPr>
          <w:lang w:val="ru-RU"/>
        </w:rPr>
      </w:pPr>
      <w:r>
        <w:rPr>
          <w:lang w:val="ru-RU"/>
        </w:rPr>
        <w:t xml:space="preserve">Разгрузочные работы в месте доставки Товара осуществляются силами Поставщика.</w:t>
      </w:r>
    </w:p>
    <w:p>
      <w:pPr>
        <w:pStyle w:val="LBGovstyle2"/>
        <w:rPr>
          <w:lang w:val="ru-RU"/>
        </w:rPr>
      </w:pPr>
      <w:r>
        <w:rPr>
          <w:lang w:val="ru-RU"/>
        </w:rPr>
        <w:t xml:space="preserve">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pPr>
        <w:pStyle w:val="LBGovstyle2"/>
        <w:rPr>
          <w:lang w:val="ru-RU"/>
        </w:rPr>
      </w:pPr>
      <w:bookmarkStart w:id="2" w:name="_Ref383619010"/>
      <w:r>
        <w:rPr>
          <w:lang w:val="ru-RU"/>
        </w:rPr>
        <w:t xml:space="preserve">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xml:space="preserve">, а также проверяет наличие сопроводительных документов на Товар, установленных в пункте 1.2 Договора.</w:t>
      </w:r>
    </w:p>
    <w:p>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pPr>
        <w:pStyle w:val="LBGovstyle2"/>
        <w:rPr>
          <w:lang w:val="ru-RU"/>
        </w:rPr>
      </w:pPr>
      <w:r>
        <w:rPr>
          <w:lang w:val="ru-RU"/>
        </w:rPr>
        <w:t xml:space="preserve">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приемке товара. В случае неприбытия уполномоченного представителя Поставщика для участия в приемке в срок, указанный в уведомлении, Покупатель вправе осуществить приемку Товара без участия Поставщика либо повторно вызвать Поставщика на приемку.</w:t>
      </w:r>
    </w:p>
    <w:p>
      <w:pPr>
        <w:pStyle w:val="LBGovstyle2"/>
        <w:rPr>
          <w:lang w:val="ru-RU"/>
        </w:rPr>
      </w:pPr>
      <w:r>
        <w:rPr>
          <w:lang w:val="ru-RU"/>
        </w:rPr>
        <w:t xml:space="preserve">По результатам приемки Покупатель принимает одно из следующих решений:</w:t>
      </w:r>
    </w:p>
    <w:p>
      <w:pPr>
        <w:pStyle w:val="LBGovstyle3"/>
        <w:rPr>
          <w:lang w:val="ru-RU"/>
        </w:rPr>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В этом случае Товар подлежит приемке;</w:t>
      </w:r>
    </w:p>
    <w:p>
      <w:pPr>
        <w:pStyle w:val="LBGovstyle3"/>
        <w:rPr>
          <w:lang w:val="ru-RU"/>
        </w:rPr>
      </w:pPr>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pPr>
        <w:pStyle w:val="LBGovstyle3"/>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неустойки, предусмотренной Договором; </w:t>
      </w:r>
    </w:p>
    <w:p>
      <w:pPr>
        <w:pStyle w:val="LBGovstyle3"/>
        <w:rPr>
          <w:lang w:val="ru-RU"/>
        </w:rPr>
      </w:pPr>
      <w:r>
        <w:rPr>
          <w:lang w:val="ru-RU"/>
        </w:rPr>
        <w:t xml:space="preserve">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pPr>
        <w:pStyle w:val="LBGovstyle3"/>
        <w:rPr>
          <w:lang w:val="ru-RU"/>
        </w:rPr>
      </w:pPr>
      <w:r>
        <w:rPr>
          <w:lang w:val="ru-RU"/>
        </w:rPr>
        <w:t xml:space="preserve">Поставщик не предоставил полный комплект надлежащим образом оформленных документов, указанных в п. 1.2 Договора. До момента предоставления указанных документов в полном объеме Товар считается непоставленным. Покупатель устанавливает Поставщику срок для устранения допущенных нарушений, а также инициирует применение неустойки, установленной Договором, к Поставщику.</w:t>
      </w:r>
    </w:p>
    <w:p>
      <w:pPr>
        <w:pStyle w:val="LBGovstyle2"/>
        <w:rPr>
          <w:lang w:val="ru-RU"/>
        </w:rPr>
      </w:pPr>
      <w:r>
        <w:rPr>
          <w:lang w:val="ru-RU"/>
        </w:rPr>
        <w:t xml:space="preserve">После устранения Поставщиком недостатков приемка Товара осуществляется в порядке, предусмотренном настоящим разделом Договора.</w:t>
      </w:r>
    </w:p>
    <w:p>
      <w:pPr>
        <w:pStyle w:val="LBGovstyle2"/>
        <w:rPr>
          <w:lang w:val="ru-RU"/>
        </w:rPr>
      </w:pPr>
      <w:r>
        <w:rPr>
          <w:lang w:val="ru-RU"/>
        </w:rPr>
        <w:t xml:space="preserve">Если Товар соответствует условиям Договора, Покупатель подписывает товарную накладную по форме ТОРГ-12/УПД в двух экземплярах (если иное не установлено законодательством РФ или Договором), по одному для каждой из Сторон в срок, установленный пунктом 1.8 Договора.</w:t>
      </w:r>
    </w:p>
    <w:p>
      <w:pPr>
        <w:pStyle w:val="LBGovstyle2"/>
        <w:rPr>
          <w:lang w:val="ru-RU"/>
        </w:rPr>
      </w:pPr>
      <w:r>
        <w:rPr>
          <w:lang w:val="ru-RU"/>
        </w:rPr>
        <w:t xml:space="preserve">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pPr>
        <w:pStyle w:val="LBGovstyle2"/>
        <w:rPr>
          <w:lang w:val="ru-RU"/>
        </w:rPr>
      </w:pPr>
      <w:r>
        <w:rPr>
          <w:lang w:val="ru-RU"/>
        </w:rPr>
        <w:t xml:space="preserve">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 (Пяти)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pPr>
        <w:pStyle w:val="LBGovstyle2"/>
        <w:rPr>
          <w:lang w:val="ru-RU"/>
        </w:rPr>
      </w:pPr>
      <w:r>
        <w:rPr>
          <w:lang w:val="ru-RU"/>
        </w:rPr>
        <w:t xml:space="preserve">В случае досрочной поставки Товара по Договору Покупатель вправе принять поставленный Товар в соответствии с настоящим разделом Договора.</w:t>
      </w:r>
    </w:p>
    <w:p>
      <w:pPr>
        <w:pStyle w:val="LBGovstyle1"/>
      </w:pPr>
      <w:r>
        <w:t xml:space="preserve">Права и обязанности Сторон</w:t>
      </w:r>
    </w:p>
    <w:p>
      <w:pPr>
        <w:pStyle w:val="LBGovstyle2"/>
        <w:rPr>
          <w:lang w:val="ru-RU"/>
        </w:rPr>
      </w:pPr>
      <w:r>
        <w:rPr>
          <w:lang w:val="ru-RU"/>
        </w:rPr>
        <w:t xml:space="preserve">Поставщик обязан:</w:t>
      </w:r>
    </w:p>
    <w:p>
      <w:pPr>
        <w:pStyle w:val="LBGovstyle3"/>
        <w:rPr>
          <w:lang w:val="ru-RU"/>
        </w:rPr>
      </w:pPr>
      <w:r>
        <w:rPr>
          <w:lang w:val="ru-RU"/>
        </w:rPr>
        <w:t xml:space="preserve">поставить Товар в порядке, количестве, в срок и на условиях, предусмотренных Договором;</w:t>
      </w:r>
    </w:p>
    <w:p>
      <w:pPr>
        <w:pStyle w:val="LBGovstyle3"/>
        <w:rPr>
          <w:lang w:val="ru-RU"/>
        </w:rPr>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pPr>
        <w:pStyle w:val="LBGovstyle3"/>
        <w:rPr>
          <w:lang w:val="ru-RU"/>
        </w:rPr>
      </w:pPr>
      <w:r>
        <w:rPr>
          <w:lang w:val="ru-RU"/>
        </w:rPr>
        <w:t xml:space="preserve">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pPr>
        <w:pStyle w:val="LBGovstyle3"/>
        <w:rPr>
          <w:lang w:val="ru-RU"/>
        </w:rPr>
      </w:pPr>
      <w:r>
        <w:rPr>
          <w:lang w:val="ru-RU"/>
        </w:rPr>
        <w:t xml:space="preserve">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pPr>
        <w:pStyle w:val="LBGovstyle3"/>
        <w:rPr>
          <w:lang w:val="ru-RU"/>
        </w:rPr>
      </w:pPr>
      <w:r>
        <w:rPr>
          <w:lang w:val="ru-RU"/>
        </w:rPr>
        <w:t xml:space="preserve">известить Покупателя о дате и времени доставки Товара в соответствии с пунктами 4.3 Договора;</w:t>
      </w:r>
    </w:p>
    <w:p>
      <w:pPr>
        <w:pStyle w:val="LBGovstyle3"/>
        <w:rPr>
          <w:lang w:val="ru-RU"/>
        </w:rPr>
      </w:pPr>
      <w:r>
        <w:rPr>
          <w:lang w:val="ru-RU"/>
        </w:rPr>
        <w:t xml:space="preserve">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pPr>
        <w:pStyle w:val="LBGovstyle3"/>
        <w:rPr>
          <w:lang w:val="ru-RU"/>
        </w:rPr>
      </w:pPr>
      <w:r>
        <w:rPr>
          <w:lang w:val="ru-RU"/>
        </w:rPr>
        <w:t xml:space="preserve">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pPr>
        <w:pStyle w:val="LBGovstyle3"/>
        <w:rPr>
          <w:lang w:val="ru-RU"/>
        </w:rPr>
      </w:pPr>
      <w:r>
        <w:rPr>
          <w:lang w:val="ru-RU"/>
        </w:rPr>
        <w:t xml:space="preserve">не передавать оригиналы или копии документов, полученных</w:t>
      </w:r>
      <w:r>
        <w:rPr>
          <w:lang w:val="ru-RU"/>
        </w:rPr>
        <w:br/>
      </w:r>
      <w:r>
        <w:rPr>
          <w:lang w:val="ru-RU"/>
        </w:rPr>
        <w:t xml:space="preserve">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pPr>
        <w:pStyle w:val="LBGovstyle3"/>
        <w:rPr>
          <w:lang w:val="ru-RU"/>
        </w:rPr>
      </w:pPr>
      <w:r>
        <w:rPr>
          <w:lang w:val="ru-RU"/>
        </w:rPr>
        <w:t xml:space="preserve">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pPr>
        <w:pStyle w:val="LBGovstyle3"/>
        <w:rPr>
          <w:lang w:val="ru-RU"/>
        </w:rPr>
      </w:pPr>
      <w:r>
        <w:rPr>
          <w:lang w:val="ru-RU"/>
        </w:rPr>
        <w:fldChar w:fldCharType="begin" w:fldLock="true"/>
        <w:instrText xml:space="preserve">LBVARIABLE \id "2" \displaced</w:instrText>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true"/>
        <w:instrText xml:space="preserve">LBVARIABLE \id "368"</w:instrText>
        <w:fldChar w:fldCharType="separate"/>
      </w:r>
      <w:r>
        <w:rPr>
          <w:lang w:val="ru-RU"/>
        </w:rPr>
        <w:t>3</w:t>
      </w:r>
      <w:r>
        <w:rPr>
          <w:lang w:val="ru-RU"/>
        </w:rPr>
        <w:fldChar w:fldCharType="end"/>
      </w:r>
      <w:r>
        <w:rPr>
          <w:lang w:val="ru-RU"/>
        </w:rPr>
        <w:t xml:space="preserve"> к Договору</w:t>
      </w:r>
      <w:r>
        <w:rPr>
          <w:vertAlign w:val="superscript"/>
          <w:lang w:val="ru-RU"/>
        </w:rPr>
        <w:footnoteReference w:id="12"/>
      </w:r>
      <w:r>
        <w:rPr>
          <w:lang w:val="ru-RU"/>
        </w:rPr>
        <w:t>];,</w:t>
      </w:r>
      <w:r>
        <w:rPr>
          <w:lang w:val="ru-RU"/>
        </w:rPr>
        <w:fldChar w:fldCharType="end"/>
      </w:r>
    </w:p>
    <w:p>
      <w:pPr>
        <w:pStyle w:val="LBGovstyle3"/>
        <w:rPr>
          <w:lang w:val="ru-RU"/>
        </w:rPr>
      </w:pPr>
      <w:r>
        <w:rPr>
          <w:lang w:val="ru-RU"/>
        </w:rPr>
        <w:t xml:space="preserve">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pPr>
        <w:pStyle w:val="LBGovstyle3"/>
        <w:rPr>
          <w:lang w:val="ru-RU"/>
        </w:rPr>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Декларацию о соответствии (или Сертификат соответствия);</w:t>
      </w:r>
    </w:p>
    <w:p>
      <w:pPr>
        <w:pStyle w:val="BulletListFooterTextnumberedParagraphedeliste1lp1ListParagraphNumBullet1TableNumberParagraphBulletNumberBulletrListParagraph1ListParagraph2ListParagraph21Listeafsnit1PargrafodaLista1B"/>
        <w:numPr>
          <w:numId w:val="25"/>
          <w:ilvl w:val="2"/>
        </w:numPr>
        <w:jc w:val="both"/>
        <w:ind w:firstLine="709"/>
        <w:contextualSpacing/>
      </w:pPr>
      <w:r>
        <w:t xml:space="preserve">Для подтверждения кода вида медицинских товаров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15.09.2008 № 688 «Об утверждении перечней кодов медицинских товаров облагаемых НДС по ставке 10%», и для подтверждения кода вида медицинских товаров утвержденных Постановлением Правительства РФ от 30.09.2015 № 1042 «О перечне медицинских товаров, реализация которых на территории РФ не подлежит обложению НДС», предоставить Покупателю Декларацию о соответствии (или Сертификат соответствия);</w:t>
      </w:r>
    </w:p>
    <w:p>
      <w:pPr>
        <w:pStyle w:val="BulletListFooterTextnumberedParagraphedeliste1lp1ListParagraphNumBullet1TableNumberParagraphBulletNumberBulletrListParagraph1ListParagraph2ListParagraph21Listeafsnit1PargrafodaLista1B"/>
        <w:numPr>
          <w:numId w:val="25"/>
          <w:ilvl w:val="2"/>
        </w:numPr>
        <w:jc w:val="both"/>
        <w:ind w:firstLine="709"/>
        <w:contextualSpacing/>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684"/>
        <w:contextualSpacing/>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709"/>
        <w:contextualSpacing/>
      </w:pPr>
      <w:r>
        <w:t xml:space="preserve">нести полную ответственность за действия привлечённых Поставщиком соисполнителей как за собственные действия;</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709"/>
        <w:contextualSpacing/>
      </w:pPr>
      <w:r>
        <w:t xml:space="preserve">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709"/>
        <w:contextualSpacing/>
      </w:pPr>
      <w: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BulletListFooterTextnumberedParagraphedeliste1lp1ListParagraphNumBullet1TableNumberParagraphBulletNumberBulletrListParagraph1ListParagraph2ListParagraph21Listeafsnit1PargrafodaLista1B"/>
        <w:numPr>
          <w:numId w:val="25"/>
          <w:ilvl w:val="2"/>
        </w:numPr>
        <w:jc w:val="both"/>
        <w:ind w:firstLine="709"/>
        <w:contextualSpacing/>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 xml:space="preserve">электронного документооборота на условиях и по форме, предложенной Покупателем</w:t>
      </w:r>
      <w:r>
        <w:t>;</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Поставщик вправе:</w:t>
      </w:r>
    </w:p>
    <w:p>
      <w:pPr>
        <w:pStyle w:val="LBGovstyle3"/>
        <w:rPr>
          <w:lang w:val="ru-RU"/>
        </w:rPr>
      </w:pPr>
      <w:r>
        <w:rPr>
          <w:lang w:val="ru-RU"/>
        </w:rPr>
        <w:t xml:space="preserve">требовать от Покупателя произвести приемку Товара в порядке и в сроки, предусмотренные Договором;</w:t>
      </w:r>
    </w:p>
    <w:p>
      <w:pPr>
        <w:pStyle w:val="LBGovstyle3"/>
        <w:rPr>
          <w:lang w:val="ru-RU"/>
        </w:rPr>
      </w:pPr>
      <w:r>
        <w:rPr>
          <w:lang w:val="ru-RU"/>
        </w:rPr>
        <w:t xml:space="preserve">требовать своевременной оплаты на условиях, установленных Договором, надлежащим образом поставленного и принятого Покупателем Товара;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настоящим Договором.</w:t>
      </w:r>
    </w:p>
    <w:p>
      <w:pPr>
        <w:pStyle w:val="LBGovstyle2"/>
        <w:rPr>
          <w:lang w:val="ru-RU"/>
        </w:rPr>
      </w:pPr>
      <w:r>
        <w:rPr>
          <w:lang w:val="ru-RU"/>
        </w:rPr>
        <w:t xml:space="preserve">Покупатель обязуется:</w:t>
      </w:r>
    </w:p>
    <w:p>
      <w:pPr>
        <w:pStyle w:val="LBGovstyle3"/>
        <w:rPr>
          <w:lang w:val="ru-RU"/>
        </w:rPr>
      </w:pPr>
      <w:r>
        <w:rPr>
          <w:lang w:val="ru-RU"/>
        </w:rPr>
        <w:t xml:space="preserve">обеспечить своевременную приемку и оплату поставленного Товара надлежащего качества в порядке и сроки, предусмотренные Договором;</w:t>
      </w:r>
    </w:p>
    <w:p>
      <w:pPr>
        <w:pStyle w:val="LBGovstyle3"/>
        <w:rPr>
          <w:lang w:val="ru-RU"/>
        </w:rPr>
      </w:pPr>
      <w:r>
        <w:rPr>
          <w:lang w:val="ru-RU"/>
        </w:rPr>
        <w:t xml:space="preserve">обеспечить сохранность конфиденциальной информации Поставщика, ставшей известной Покупателю в ходе исполнения Договора;</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Покупатель вправе:</w:t>
      </w:r>
    </w:p>
    <w:p>
      <w:pPr>
        <w:pStyle w:val="LBGovstyle3"/>
        <w:rPr>
          <w:lang w:val="ru-RU"/>
        </w:rPr>
      </w:pPr>
      <w:r>
        <w:rPr>
          <w:lang w:val="ru-RU"/>
        </w:rPr>
        <w:t xml:space="preserve">требовать от Поставщика надлежащего исполнения обязательств, установленных Договором;</w:t>
      </w:r>
    </w:p>
    <w:p>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fldLock="false"/>
        <w:instrText xml:space="preserve">REF "_Ref530000777" \r \h</w:instrText>
        <w:fldChar w:fldCharType="separate"/>
      </w:r>
      <w:r>
        <w:rPr>
          <w:lang w:val="ru-RU"/>
        </w:rPr>
        <w:t>4</w:t>
      </w:r>
      <w:r>
        <w:rPr>
          <w:lang w:val="ru-RU"/>
        </w:rPr>
        <w:fldChar w:fldCharType="end"/>
      </w:r>
      <w:r>
        <w:rPr>
          <w:lang w:val="ru-RU"/>
        </w:rPr>
        <w:t xml:space="preserve"> и </w:t>
      </w:r>
      <w:r>
        <w:rPr>
          <w:lang w:val="ru-RU"/>
        </w:rPr>
        <w:fldChar w:fldCharType="begin" w:fldLock="false"/>
        <w:instrText xml:space="preserve">REF "_Ref530000784" \r \h</w:instrText>
        <w:fldChar w:fldCharType="separate"/>
      </w:r>
      <w:r>
        <w:rPr>
          <w:lang w:val="ru-RU"/>
        </w:rPr>
        <w:t>6</w:t>
      </w:r>
      <w:r>
        <w:rPr>
          <w:lang w:val="ru-RU"/>
        </w:rPr>
        <w:fldChar w:fldCharType="end"/>
      </w:r>
      <w:r>
        <w:rPr>
          <w:lang w:val="ru-RU"/>
        </w:rPr>
        <w:t xml:space="preserve"> Договора;</w:t>
      </w:r>
    </w:p>
    <w:p>
      <w:pPr>
        <w:pStyle w:val="LBGovstyle3"/>
        <w:rPr>
          <w:lang w:val="ru-RU"/>
        </w:rPr>
      </w:pPr>
      <w:r>
        <w:rPr>
          <w:lang w:val="ru-RU"/>
        </w:rPr>
        <w:t xml:space="preserve">проверять ход и качество выполнения Поставщиком условий настоящего Договора;</w:t>
      </w:r>
    </w:p>
    <w:p>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fldLock="false"/>
        <w:instrText xml:space="preserve">REF "_Ref530000777" \r \h</w:instrText>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Товара, не соответствующего условиям Договора;</w:t>
      </w:r>
    </w:p>
    <w:p>
      <w:pPr>
        <w:pStyle w:val="LBGovstyle3"/>
        <w:rPr>
          <w:lang w:val="ru-RU"/>
        </w:rPr>
      </w:pPr>
      <w:r>
        <w:rPr>
          <w:lang w:val="ru-RU"/>
        </w:rPr>
        <w:t xml:space="preserve">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pPr>
        <w:pStyle w:val="LBGovstyle3"/>
        <w:rPr>
          <w:lang w:val="ru-RU"/>
        </w:rPr>
      </w:pPr>
      <w:r>
        <w:rPr>
          <w:lang w:val="ru-RU"/>
        </w:rPr>
        <w:t xml:space="preserve">осуществлять иные права, предусмотренные Договором.</w:t>
      </w:r>
    </w:p>
    <w:p>
      <w:pPr>
        <w:pStyle w:val="LBGovstyle1"/>
      </w:pPr>
      <w:bookmarkStart w:id="3" w:name="_Ref530000784"/>
      <w:r>
        <w:t xml:space="preserve">Качество Товара</w:t>
      </w:r>
      <w:bookmarkEnd w:id="3"/>
    </w:p>
    <w:p>
      <w:pPr>
        <w:pStyle w:val="LBGovstyle2"/>
        <w:rPr>
          <w:lang w:val="ru-RU"/>
        </w:rPr>
      </w:pPr>
      <w:r>
        <w:rPr>
          <w:lang w:val="ru-RU"/>
        </w:rPr>
        <w:t xml:space="preserve">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true"/>
        <w:instrText xml:space="preserve">LBVARIABLE \id "512"</w:instrText>
        <w:fldChar w:fldCharType="separate"/>
      </w:r>
      <w:r>
        <w:rPr>
          <w:lang w:val="ru-RU"/>
        </w:rPr>
        <w:t xml:space="preserve">, а также требованиям документов, прямо указанных </w:t>
      </w:r>
      <w:r>
        <w:rPr>
          <w:lang w:val="ru-RU"/>
        </w:rPr>
        <w:fldChar w:fldCharType="begin" w:fldLock="true"/>
        <w:instrText xml:space="preserve">LBVARIABLE \id "167"</w:instrText>
        <w:fldChar w:fldCharType="separate"/>
      </w:r>
      <w:r>
        <w:rPr>
          <w:lang w:val="ru-RU"/>
        </w:rPr>
        <w:t xml:space="preserve">в Техническом задании</w:t>
      </w:r>
      <w:r>
        <w:rPr>
          <w:lang w:val="ru-RU"/>
        </w:rPr>
        <w:fldChar w:fldCharType="end"/>
      </w:r>
      <w:r>
        <w:rPr>
          <w:lang w:val="ru-RU"/>
        </w:rPr>
        <w:fldChar w:fldCharType="end"/>
      </w:r>
    </w:p>
    <w:p>
      <w:pPr>
        <w:pStyle w:val="LBGovstyle2"/>
        <w:rPr>
          <w:lang w:val="ru-RU"/>
        </w:rPr>
      </w:pPr>
      <w:r>
        <w:rPr>
          <w:lang w:val="ru-RU"/>
        </w:rPr>
        <w:fldChar w:fldCharType="begin" w:fldLock="true"/>
        <w:instrText xml:space="preserve">LBVARIABLE \id "207" \displaced</w:instrText>
        <w:fldChar w:fldCharType="separate"/>
      </w:r>
      <w:r>
        <w:rPr>
          <w:lang w:val="ru-RU"/>
        </w:rPr>
        <w:t xml:space="preserve">Поставщик отвечает за недостатки товара, если недостатки Товара возникли до его передачи Покупателю или по причинам, возникшим до этого момента.</w:t>
      </w:r>
    </w:p>
    <w:p>
      <w:pPr>
        <w:pStyle w:val="LBGovstyle2"/>
        <w:rPr>
          <w:lang w:val="ru-RU"/>
        </w:rPr>
      </w:pPr>
      <w:r>
        <w:rPr>
          <w:lang w:val="ru-RU"/>
        </w:rPr>
        <w:t xml:space="preserve">Покупатель вправе предъявить Поставщику требования, связанные с недостатками Товара, при условии, что недостатки Товара обнаружены в разумный срок со дня передачи товара покупателю либо в пределах более длительного срока, если такой срок установлен законом.</w:t>
      </w:r>
      <w:r>
        <w:rPr>
          <w:lang w:val="ru-RU"/>
        </w:rPr>
        <w:fldChar w:fldCharType="end"/>
      </w:r>
    </w:p>
    <w:p>
      <w:pPr>
        <w:pStyle w:val="LBGovstyle1"/>
      </w:pPr>
      <w:r>
        <w:t xml:space="preserve">Ответственность Сторон</w:t>
      </w:r>
    </w:p>
    <w:p>
      <w:pPr>
        <w:pStyle w:val="LBGovstyle2"/>
        <w:rPr>
          <w:lang w:val="ru-RU"/>
        </w:rPr>
      </w:pPr>
      <w:r>
        <w:rPr>
          <w:lang w:val="ru-RU"/>
        </w:rPr>
        <w:t xml:space="preserve">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1.13, 1.14 Договора).</w:t>
      </w:r>
    </w:p>
    <w:p>
      <w:pPr>
        <w:pStyle w:val="LBGovstyle2"/>
        <w:rPr>
          <w:lang w:val="ru-RU"/>
        </w:rPr>
      </w:pPr>
      <w:r>
        <w:rPr>
          <w:lang w:val="ru-RU"/>
        </w:rPr>
        <w:t xml:space="preserve">Покупатель имеет право на удержание суммы начисленной Поставщику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pPr>
        <w:pStyle w:val="LBGovstyle1"/>
      </w:pPr>
      <w:r>
        <w:t xml:space="preserve">Обеспечение исполнения Договора.</w:t>
      </w:r>
      <w:r>
        <w:br/>
      </w:r>
      <w:r>
        <w:t xml:space="preserve">Обеспечение исполнения гарантийных обязательств по Договору</w:t>
      </w:r>
    </w:p>
    <w:p>
      <w:pPr>
        <w:pStyle w:val="LBGovstyle2"/>
        <w:rPr>
          <w:lang w:val="ru-RU"/>
        </w:rPr>
      </w:pPr>
      <w:bookmarkStart w:id="4" w:name="_Ref530001880"/>
      <w:bookmarkEnd w:id="4"/>
      <w:r>
        <w:rPr>
          <w:lang w:val="ru-RU"/>
        </w:rPr>
        <w:fldChar w:fldCharType="begin" w:fldLock="true"/>
        <w:instrText xml:space="preserve">LBVARIABLE \id "244"</w:instrText>
        <w:fldChar w:fldCharType="separate"/>
      </w:r>
      <w:r>
        <w:rPr>
          <w:lang w:val="ru-RU"/>
        </w:rPr>
        <w:t xml:space="preserve">Обеспечение исполнения обязательств Поставщика по Договору не предоставляется.</w:t>
      </w:r>
      <w:r>
        <w:rPr>
          <w:lang w:val="ru-RU"/>
        </w:rPr>
        <w:fldChar w:fldCharType="end"/>
      </w:r>
    </w:p>
    <w:p>
      <w:pPr>
        <w:pStyle w:val="LBGovstyle2"/>
        <w:rPr>
          <w:lang w:val="ru-RU"/>
        </w:rPr>
      </w:pPr>
      <w:bookmarkStart w:id="5" w:name="_Ref530001888"/>
      <w:bookmarkEnd w:id="5"/>
      <w:r>
        <w:rPr>
          <w:lang w:val="ru-RU"/>
        </w:rPr>
        <w:fldChar w:fldCharType="begin" w:fldLock="true"/>
        <w:instrText xml:space="preserve">LBVARIABLE \id "258"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1"/>
      </w:pP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 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 </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bookmarkStart w:id="6" w:name="_Ref384632227"/>
      <w:bookmarkStart w:id="7" w:name="_Ref530001349"/>
      <w:bookmarkEnd w:id="6"/>
      <w:bookmarkEnd w:id="7"/>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w:t>
      </w:r>
      <w:r>
        <w:rPr>
          <w:sz w:val="22"/>
          <w:lang w:val="ru-RU"/>
        </w:rPr>
        <w:t xml:space="preserve">«Почта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pPr>
        <w:pStyle w:val="LBGovstyle2"/>
        <w:rPr>
          <w:lang w:val="ru-RU"/>
        </w:rPr>
      </w:pPr>
      <w:r>
        <w:rPr>
          <w:lang w:val="ru-RU"/>
        </w:rPr>
        <w:t xml:space="preserve">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pPr>
        <w:pStyle w:val="LBGovstyle3"/>
        <w:rPr>
          <w:lang w:val="ru-RU"/>
        </w:rPr>
      </w:pPr>
      <w:r>
        <w:rPr>
          <w:lang w:val="ru-RU"/>
        </w:rPr>
        <w:t xml:space="preserve">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(на срок более 30 (тридцати) календарных дней) или неоднократного (более 2 (двух) раз) нарушения сроков поставки Товара, предоставления документов, которые являются обязательными в соответствии с Договором;</w:t>
      </w:r>
    </w:p>
    <w:p>
      <w:pPr>
        <w:pStyle w:val="BulletListFooterTextnumberedParagraphedeliste1lp1ListParagraphNumBullet1TableNumberParagraphBulletNumberBulletrListParagraph1ListParagraph2ListParagraph21Listeafsnit1PargrafodaLista1B"/>
        <w:numPr>
          <w:numId w:val="25"/>
          <w:ilvl w:val="2"/>
        </w:numPr>
        <w:ind w:left="-15" w:firstLine="725"/>
        <w:contextualSpacing/>
        <w:tabs>
          <w:tab w:val="left" w:pos="710"/>
        </w:tabs>
      </w:pPr>
      <w:r>
        <w:t xml:space="preserve">нарушения обязательств воздерживаться от запрещенных в разделе 13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14.4.1-14.4.4 настоящего Договора.</w:t>
      </w:r>
    </w:p>
    <w:p>
      <w:pPr>
        <w:pStyle w:val="LBGovstyle2"/>
        <w:rPr>
          <w:lang w:val="ru-RU"/>
        </w:rPr>
      </w:pPr>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pPr>
        <w:pStyle w:val="LBGovstyle3"/>
        <w:rPr>
          <w:lang w:val="ru-RU"/>
        </w:rPr>
      </w:pPr>
      <w:r>
        <w:rPr>
          <w:lang w:val="ru-RU"/>
        </w:rPr>
        <w:t xml:space="preserve">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pPr>
      <w:r>
        <w:rPr>
          <w:lang w:val="ru-RU"/>
        </w:rPr>
        <w:t xml:space="preserve">необоснованного отказа Покупателя в приемке поставки Товара;</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pPr>
      <w:r>
        <w:t>Комплаенс-оговорка</w:t>
      </w:r>
    </w:p>
    <w:p>
      <w:pPr>
        <w:pStyle w:val="BulletListFooterTextnumberedParagraphedeliste1lp1ListParagraphNumBullet1TableNumberParagraphBulletNumberBulletrListParagraph1ListParagraph2ListParagraph21Listeafsnit1PargrafodaLista1B0"/>
        <w:numPr>
          <w:numId w:val="25"/>
          <w:ilvl w:val="1"/>
        </w:numPr>
        <w:jc w:val="both"/>
        <w:ind w:firstLine="850"/>
        <w:contextualSpacing/>
        <w:tabs>
          <w:tab w:val="left" w:pos="1260"/>
        </w:tabs>
      </w:pPr>
      <w:bookmarkStart w:id="8" w:name="_Ref530001458"/>
      <w:r>
        <w:t xml:space="preserve">Стороны обязуются соблюдать положения Комплаенс-оговорки, установленные Приложением № </w:t>
      </w:r>
      <w:r>
        <w:fldChar w:fldCharType="begin" w:fldLock="true"/>
        <w:instrText xml:space="preserve">LBVARIABLE \id "596"</w:instrText>
        <w:fldChar w:fldCharType="separate"/>
      </w:r>
      <w:r>
        <w:t>4</w:t>
      </w:r>
      <w:r>
        <w:fldChar w:fldCharType="end"/>
      </w:r>
      <w:r>
        <w:t xml:space="preserve"> к Договору.</w:t>
      </w:r>
    </w:p>
    <w:p>
      <w:pPr>
        <w:pStyle w:val="BulletListFooterTextnumberedParagraphedeliste1lp1ListParagraphNumBullet1TableNumberParagraphBulletNumberBulletrListParagraph1ListParagraph2ListParagraph21Listeafsnit1PargrafodaLista1B0"/>
        <w:numPr>
          <w:numId w:val="25"/>
          <w:ilvl w:val="1"/>
        </w:numPr>
        <w:jc w:val="both"/>
        <w:ind w:firstLine="850"/>
        <w:contextualSpacing/>
        <w:tabs>
          <w:tab w:val="left" w:pos="1260"/>
        </w:tabs>
      </w:pPr>
      <w:r>
        <w:t xml:space="preserve">Стороны договорились установить неустойку в виде штрафа в размере </w:t>
      </w:r>
      <w:r>
        <w:fldChar w:fldCharType="begin" w:fldLock="true"/>
        <w:instrText xml:space="preserve">LBVARIABLE \id "532" \percentFormat "0,000.########'%'"</w:instrText>
        <w:fldChar w:fldCharType="separate"/>
      </w:r>
      <w:r>
        <w:t>2%</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bookmarkEnd w:id="8"/>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bookmarkStart w:id="9" w:name="_ref_23030049"/>
      <w:r>
        <w:rPr>
          <w:lang w:val="ru-RU"/>
        </w:rPr>
        <w:t xml:space="preserve">Стороны определили следующий порядок обмена документами или юридически значимыми сообщениями:</w:t>
      </w:r>
      <w:bookmarkEnd w:id="9"/>
    </w:p>
    <w:p>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
        <w:rPr>
          <w:lang w:val="ru-RU"/>
        </w:rPr>
      </w:pPr>
      <w:r>
        <w:rPr>
          <w:lang w:val="ru-RU"/>
        </w:rPr>
        <w:t xml:space="preserve">заказным письмом с уведомлением о вручении;</w:t>
      </w:r>
    </w:p>
    <w:p>
      <w:pPr>
        <w:pStyle w:val="LBGovstyle5"/>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a"/>
        <w:jc w:val="both"/>
        <w:ind w:left="0" w:firstLine="709"/>
        <w:tabs>
          <w:tab w:val="left" w:pos="1134"/>
          <w:tab w:val="left" w:pos="1260"/>
        </w:tabs>
      </w:pPr>
      <w:r>
        <w:t xml:space="preserve">Авторизированные адреса электронной почты Сторон указаны в разделе 16 Договора.</w:t>
      </w:r>
    </w:p>
    <w:p>
      <w:pPr>
        <w:pStyle w:val="aa"/>
        <w:jc w:val="both"/>
        <w:ind w:left="0" w:firstLine="709"/>
        <w:tabs>
          <w:tab w:val="left" w:pos="1134"/>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a"/>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Заверения об обстоятельствах. Возмещение потерь.</w:t>
      </w:r>
    </w:p>
    <w:p>
      <w:pPr>
        <w:pStyle w:val="LBGovstyle3"/>
        <w:rPr>
          <w:lang w:val="ru-RU"/>
        </w:rPr>
      </w:pPr>
      <w:r>
        <w:rPr>
          <w:lang w:val="ru-RU"/>
        </w:rPr>
        <w:t xml:space="preserve">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pPr>
        <w:pStyle w:val="LBGovstyle4"/>
        <w:rPr>
          <w:lang w:val="ru-RU"/>
        </w:rPr>
      </w:pPr>
      <w:r>
        <w:rPr>
          <w:lang w:val="ru-RU"/>
        </w:rPr>
        <w:fldChar w:fldCharType="begin" w:fldLock="true"/>
        <w:instrText xml:space="preserve">LBVARIABLE \id "2" \displaced</w:instrText>
        <w:fldChar w:fldCharType="separate"/>
      </w:r>
      <w:r>
        <w:rPr>
          <w:lang w:val="ru-RU"/>
        </w:rPr>
        <w:t xml:space="preserve">[он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9"/>
          <w:lang w:val="ru-RU"/>
        </w:rPr>
        <w:footnoteReference w:id="14"/>
      </w:r>
      <w:r>
        <w:rPr>
          <w:rStyle w:val="a9"/>
          <w:lang w:val="ru-RU"/>
        </w:rPr>
        <w:footnoteReference w:id="15"/>
      </w:r>
      <w:r>
        <w:rPr>
          <w:lang w:val="ru-RU"/>
        </w:rPr>
        <w:t xml:space="preserve"> </w:t>
      </w:r>
      <w:r>
        <w:rPr>
          <w:lang w:val="ru-RU"/>
        </w:rPr>
        <w:fldChar w:fldCharType="end"/>
      </w:r>
    </w:p>
    <w:p>
      <w:pPr>
        <w:pStyle w:val="LBGovstyle4"/>
        <w:rPr>
          <w:lang w:val="ru-RU"/>
        </w:rPr>
      </w:pPr>
      <w:r>
        <w:rPr>
          <w:lang w:val="ru-RU"/>
        </w:rPr>
        <w:t xml:space="preserve">он обладает </w:t>
      </w:r>
      <w:r>
        <w:rPr>
          <w:lang w:val="ru-RU"/>
        </w:rPr>
        <w:fldChar w:fldCharType="begin" w:fldLock="true"/>
        <w:instrText xml:space="preserve">LBVARIABLE \id "2"</w:instrText>
        <w:fldChar w:fldCharType="separate"/>
      </w:r>
      <w:r>
        <w:rPr>
          <w:lang w:val="ru-RU"/>
        </w:rPr>
        <w:t xml:space="preserve">[полной правоспособностью]</w:t>
      </w:r>
      <w:r>
        <w:rPr>
          <w:rStyle w:val="a9"/>
          <w:lang w:val="ru-RU"/>
        </w:rPr>
        <w:footnoteReference w:id="16"/>
      </w:r>
      <w:r>
        <w:rPr>
          <w:lang w:val="ru-RU"/>
        </w:rPr>
        <w:t xml:space="preserve"> [полной дееспособностью]</w:t>
      </w:r>
      <w:r>
        <w:rPr>
          <w:vertAlign w:val="superscript"/>
          <w:lang w:val="ru-RU"/>
        </w:rPr>
        <w:footnoteReference w:id="17"/>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4"/>
        <w:rPr>
          <w:lang w:val="ru-RU"/>
        </w:rPr>
      </w:pPr>
      <w:r>
        <w:rPr>
          <w:lang w:val="ru-RU"/>
        </w:rPr>
        <w:t xml:space="preserve">он не находится в процессе ликвидации или реорганизации и не отвечает признакам банкротства (несостоятельности);</w:t>
      </w:r>
    </w:p>
    <w:p>
      <w:pPr>
        <w:pStyle w:val="LBGovstyle4"/>
        <w:rPr>
          <w:lang w:val="ru-RU"/>
        </w:rPr>
      </w:pPr>
      <w:r>
        <w:rPr>
          <w:lang w:val="ru-RU"/>
        </w:rPr>
        <w:t xml:space="preserve">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4"/>
        <w:rPr>
          <w:lang w:val="ru-RU"/>
        </w:rPr>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4"/>
        <w:rPr>
          <w:lang w:val="ru-RU"/>
        </w:rPr>
      </w:pPr>
      <w:r>
        <w:rPr>
          <w:lang w:val="ru-RU"/>
        </w:rPr>
        <w:t xml:space="preserve">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4"/>
        <w:rPr>
          <w:lang w:val="ru-RU"/>
        </w:rPr>
      </w:pPr>
      <w:r>
        <w:rPr>
          <w:lang w:val="ru-RU"/>
        </w:rPr>
        <w:t xml:space="preserve">заключение и исполнение Поставщиком настоящего Договора не приведет:</w:t>
      </w:r>
    </w:p>
    <w:p>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pPr>
        <w:pStyle w:val="LBGovstyle5"/>
        <w:rPr>
          <w:lang w:val="ru-RU"/>
        </w:rPr>
      </w:pPr>
      <w:r>
        <w:rPr>
          <w:lang w:val="ru-RU"/>
        </w:rPr>
        <w:t xml:space="preserve">к нарушению или невыполнению каких-либо договорных обязательств Поставщика.</w:t>
      </w:r>
    </w:p>
    <w:p>
      <w:pPr>
        <w:pStyle w:val="LBGovstyle3"/>
        <w:rPr>
          <w:lang w:val="ru-RU"/>
        </w:rPr>
      </w:pPr>
      <w:r>
        <w:rPr>
          <w:lang w:val="ru-RU"/>
        </w:rPr>
        <w:t xml:space="preserve">В соответствии со статьей 431.2 ГК РФ Поставщик дает Покупателю заверения о следующих обстоятельствах на дату заключения настоящего Договора:</w:t>
      </w:r>
    </w:p>
    <w:p>
      <w:pPr>
        <w:pStyle w:val="LBGovstyle4"/>
        <w:rPr>
          <w:lang w:val="ru-RU"/>
        </w:rPr>
      </w:pPr>
      <w:r>
        <w:rPr>
          <w:lang w:val="ru-RU"/>
        </w:rPr>
        <w:t xml:space="preserve">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pPr>
        <w:pStyle w:val="LBGovstyle4"/>
        <w:rPr>
          <w:lang w:val="ru-RU"/>
        </w:rPr>
      </w:pPr>
      <w:r>
        <w:rPr>
          <w:lang w:val="ru-RU"/>
        </w:rPr>
        <w:t xml:space="preserve">Товар соответствует требованиям, установленным Договором.</w:t>
      </w:r>
    </w:p>
    <w:p>
      <w:pPr>
        <w:pStyle w:val="LBGovstyle4"/>
        <w:rPr>
          <w:lang w:val="ru-RU"/>
        </w:rPr>
      </w:pPr>
      <w:r>
        <w:rPr>
          <w:lang w:val="ru-RU"/>
        </w:rPr>
        <w:t xml:space="preserve">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pPr>
        <w:pStyle w:val="LBGovstyle3"/>
        <w:rPr>
          <w:lang w:val="ru-RU"/>
        </w:rPr>
      </w:pPr>
      <w:r>
        <w:rPr>
          <w:lang w:val="ru-RU"/>
        </w:rPr>
        <w:t xml:space="preserve">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pPr>
        <w:pStyle w:val="LBGovstyle3"/>
        <w:rPr>
          <w:lang w:val="ru-RU"/>
        </w:rPr>
      </w:pPr>
      <w:r>
        <w:rPr>
          <w:lang w:val="ru-RU"/>
        </w:rPr>
        <w:t xml:space="preserve">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pPr>
        <w:pStyle w:val="LBGovstyle5"/>
        <w:rPr>
          <w:lang w:val="ru-RU"/>
        </w:rPr>
      </w:pPr>
      <w:r>
        <w:rPr>
          <w:lang w:val="ru-RU"/>
        </w:rPr>
        <w:t xml:space="preserve">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pPr>
        <w:pStyle w:val="LBGovstyle5"/>
        <w:rPr>
          <w:lang w:val="ru-RU"/>
        </w:rPr>
      </w:pPr>
      <w:r>
        <w:rPr>
          <w:lang w:val="ru-RU"/>
        </w:rPr>
        <w:t xml:space="preserve">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pPr>
        <w:pStyle w:val="LBGovstyle5"/>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LBGovstyle5"/>
        <w:rPr>
          <w:lang w:val="ru-RU"/>
        </w:rPr>
      </w:pPr>
      <w:r>
        <w:rPr>
          <w:lang w:val="ru-RU"/>
        </w:rPr>
        <w:t xml:space="preserve">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a"/>
        <w:jc w:val="both"/>
        <w:ind w:left="-15" w:firstLine="699"/>
        <w:tabs>
          <w:tab w:val="left" w:pos="1260"/>
        </w:tabs>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w:t>
      </w:r>
    </w:p>
    <w:p>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a"/>
        <w:jc w:val="both"/>
        <w:ind w:left="-15" w:firstLine="699"/>
        <w:tabs>
          <w:tab w:val="left" w:pos="1260"/>
        </w:tabs>
      </w:pPr>
      <w:r>
        <w:t xml:space="preserve">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Приложения</w:t>
      </w:r>
    </w:p>
    <w:p>
      <w:pPr>
        <w:rPr>
          <w:sz w:val="24"/>
        </w:rPr>
        <w:jc w:val="both"/>
        <w:ind w:firstLine="709"/>
        <w:spacing w:after="0" w:line="240" w:lineRule="auto"/>
        <w:tabs>
          <w:tab w:val="left" w:pos="284"/>
          <w:tab w:val="left" w:pos="1134"/>
        </w:tabs>
      </w:pPr>
      <w:r>
        <w:rPr>
          <w:sz w:val="24"/>
        </w:rPr>
        <w:t xml:space="preserve">К Договору прилагаются и являются его неотъемлемой частью:</w:t>
      </w:r>
    </w:p>
    <w:p>
      <w:pPr>
        <w:rPr>
          <w:sz w:val="24"/>
        </w:rPr>
        <w:jc w:val="both"/>
        <w:spacing w:after="0" w:line="240" w:lineRule="auto"/>
        <w:tabs>
          <w:tab w:val="left" w:pos="284"/>
          <w:tab w:val="left" w:pos="1134"/>
        </w:tabs>
      </w:pPr>
      <w:r>
        <w:rPr>
          <w:sz w:val="24"/>
        </w:rPr>
        <w:t xml:space="preserve">Приложение № 1. Спецификация.</w:t>
      </w:r>
    </w:p>
    <w:p>
      <w:pPr>
        <w:rPr>
          <w:sz w:val="24"/>
        </w:rPr>
        <w:jc w:val="both"/>
        <w:spacing w:after="0" w:line="240" w:lineRule="auto"/>
        <w:tabs>
          <w:tab w:val="left" w:pos="284"/>
          <w:tab w:val="left" w:pos="1134"/>
        </w:tabs>
      </w:pPr>
      <w:r>
        <w:rPr>
          <w:sz w:val="24"/>
        </w:rPr>
        <w:fldChar w:fldCharType="begin" w:fldLock="true"/>
        <w:instrText xml:space="preserve">LBVARIABLE \id "167" \displaced</w:instrText>
        <w:fldChar w:fldCharType="separate"/>
      </w:r>
      <w:r>
        <w:rPr>
          <w:sz w:val="24"/>
        </w:rPr>
        <w:t xml:space="preserve">Приложение № 2. Техническое задание.</w:t>
      </w:r>
      <w:r>
        <w:rPr>
          <w:sz w:val="24"/>
        </w:rPr>
        <w:fldChar w:fldCharType="end"/>
      </w:r>
    </w:p>
    <w:p>
      <w:pPr>
        <w:rPr>
          <w:sz w:val="24"/>
        </w:rPr>
        <w:jc w:val="both"/>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w:instrText>
        <w:fldChar w:fldCharType="separate"/>
      </w:r>
      <w:r>
        <w:rPr>
          <w:sz w:val="24"/>
        </w:rPr>
        <w:t>3</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rPr>
          <w:sz w:val="24"/>
        </w:rPr>
        <w:jc w:val="both"/>
        <w:spacing w:after="0" w:line="240" w:lineRule="auto"/>
      </w:pPr>
      <w:r>
        <w:rPr>
          <w:sz w:val="24"/>
        </w:rPr>
        <w:t xml:space="preserve">Приложение № </w:t>
      </w:r>
      <w:r>
        <w:rPr>
          <w:sz w:val="24"/>
        </w:rPr>
        <w:fldChar w:fldCharType="begin" w:fldLock="true"/>
        <w:instrText xml:space="preserve">LBVARIABLE \id "596"</w:instrText>
        <w:fldChar w:fldCharType="separate"/>
      </w:r>
      <w:r>
        <w:rPr>
          <w:sz w:val="24"/>
        </w:rPr>
        <w:t>4</w:t>
      </w:r>
      <w:r>
        <w:rPr>
          <w:sz w:val="24"/>
        </w:rPr>
        <w:fldChar w:fldCharType="end"/>
      </w:r>
      <w:r>
        <w:rPr>
          <w:sz w:val="24"/>
        </w:rPr>
        <w:t xml:space="preserve">. Комплаенс - оговорка</w:t>
      </w:r>
    </w:p>
    <w:p>
      <w:pPr>
        <w:pStyle w:val="LBGovstyle1"/>
      </w:pPr>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ПОКУПАТЕЛЬ:</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sz w:val="22"/>
              </w:rPr>
              <w:jc w:val="left"/>
              <w:spacing w:before="120" w:after="120"/>
              <w:tabs>
                <w:tab w:val="left" w:pos="3633"/>
              </w:tabs>
            </w:pPr>
            <w:r>
              <w:rPr>
                <w:b/>
                <w:sz w:val="22"/>
              </w:rPr>
              <w:t xml:space="preserve">Акционерное общество «Почта России»</w:t>
            </w:r>
          </w:p>
        </w:tc>
        <w:tc>
          <w:tcPr>
            <w:tcW w:w="4536" w:type="dxa"/>
          </w:tcPr>
          <w:p>
            <w:pPr>
              <w:pStyle w:val="LBBodyText1"/>
              <w:rPr>
                <w:b/>
                <w:sz w:val="22"/>
              </w:rPr>
              <w:spacing w:before="120" w:after="120"/>
            </w:pPr>
            <w:r>
              <w:rPr>
                <w:b/>
                <w:sz w:val="22"/>
              </w:rPr>
              <w:fldChar w:fldCharType="begin" w:fldLock="true"/>
              <w:instrText xml:space="preserve">LBVARIABLE \id "2"</w:instrText>
              <w:fldChar w:fldCharType="separate"/>
            </w:r>
            <w:r>
              <w:rPr>
                <w:b/>
                <w:sz w:val="22"/>
              </w:rPr>
              <w:t xml:space="preserve">[Полное наименование/ФИО поставщика]</w:t>
            </w:r>
            <w:r>
              <w:rPr>
                <w:b/>
                <w:sz w:val="22"/>
              </w:rPr>
              <w:fldChar w:fldCharType="end"/>
            </w:r>
          </w:p>
        </w:tc>
      </w:tr>
      <w:tr>
        <w:tc>
          <w:tcPr>
            <w:tcW w:w="4820" w:type="dxa"/>
          </w:tcPr>
          <w:p>
            <w:pPr>
              <w:pStyle w:val="LBBodyText1"/>
              <w:rPr>
                <w:sz w:val="22"/>
              </w:rPr>
              <w:jc w:val="left"/>
            </w:pPr>
            <w:r>
              <w:rPr>
                <w:sz w:val="22"/>
              </w:rPr>
              <w:t xml:space="preserve">Адрес местонахождения: 125252 г. Москва, вн.тер.г. муниципальный округ Хорошевский, ул. 3-я Песчаная, д. 2а</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[Адрес местонахождения]</w:t>
            </w:r>
            <w:r>
              <w:rPr>
                <w:sz w:val="22"/>
              </w:rPr>
              <w:fldChar w:fldCharType="end"/>
            </w:r>
          </w:p>
        </w:tc>
      </w:tr>
      <w:tr>
        <w:tc>
          <w:tcPr>
            <w:tcW w:w="4820" w:type="dxa"/>
          </w:tcPr>
          <w:p>
            <w:pPr>
              <w:pStyle w:val="LBBodyText1"/>
              <w:rPr>
                <w:sz w:val="22"/>
              </w:rPr>
              <w:jc w:val="left"/>
            </w:pPr>
            <w:r>
              <w:rPr>
                <w:sz w:val="22"/>
              </w:rPr>
              <w:t xml:space="preserve">Почтовый адрес: </w:t>
            </w:r>
            <w:r>
              <w:rPr>
                <w:sz w:val="22"/>
              </w:rPr>
              <w:fldChar w:fldCharType="begin" w:fldLock="true"/>
              <w:instrText xml:space="preserve">LBVARIABLE \id "478"</w:instrText>
              <w:fldChar w:fldCharType="separate"/>
            </w:r>
            <w:r>
              <w:rPr>
                <w:sz w:val="22"/>
              </w:rPr>
              <w:t xml:space="preserve">125252, г. Москва, 3-я Песчаная ул., 2А</w:t>
            </w:r>
            <w:r>
              <w:rPr>
                <w:sz w:val="22"/>
              </w:rPr>
              <w:fldChar w:fldCharType="end"/>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 xml:space="preserve">[Почтовый адрес]</w:t>
            </w:r>
            <w:r>
              <w:rPr>
                <w:sz w:val="22"/>
              </w:rPr>
              <w:fldChar w:fldCharType="end"/>
            </w:r>
          </w:p>
        </w:tc>
      </w:tr>
      <w:tr>
        <w:tc>
          <w:tcPr>
            <w:tcW w:w="4820" w:type="dxa"/>
          </w:tcPr>
          <w:p>
            <w:pPr>
              <w:pStyle w:val="LBBodyText1"/>
              <w:rPr>
                <w:sz w:val="22"/>
              </w:rPr>
              <w:jc w:val="left"/>
            </w:pPr>
            <w:r>
              <w:rPr>
                <w:sz w:val="22"/>
              </w:rPr>
              <w:t xml:space="preserve">ОГРН 1197746000000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[ОГРН/ОГРНИП/Регистрационный номер]</w:t>
            </w:r>
            <w:r>
              <w:rPr>
                <w:sz w:val="22"/>
              </w:rPr>
              <w:fldChar w:fldCharType="end"/>
            </w:r>
          </w:p>
        </w:tc>
      </w:tr>
      <w:tr>
        <w:tc>
          <w:tcPr>
            <w:tcW w:w="4820" w:type="dxa"/>
          </w:tcPr>
          <w:p>
            <w:pPr>
              <w:pStyle w:val="LBBodyText1"/>
              <w:rPr>
                <w:sz w:val="22"/>
              </w:rPr>
              <w:jc w:val="left"/>
            </w:pPr>
            <w:r>
              <w:rPr>
                <w:sz w:val="22"/>
              </w:rPr>
              <w:t xml:space="preserve">ИНН 7724490000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[ИНН / Регистрационный номер]</w:t>
            </w:r>
            <w:r>
              <w:rPr>
                <w:sz w:val="22"/>
              </w:rPr>
              <w:fldChar w:fldCharType="end"/>
            </w:r>
          </w:p>
        </w:tc>
      </w:tr>
      <w:tr>
        <w:tc>
          <w:tcPr>
            <w:tcW w:w="4820" w:type="dxa"/>
          </w:tcPr>
          <w:p>
            <w:pPr>
              <w:pStyle w:val="LBBodyText1"/>
              <w:rPr>
                <w:sz w:val="22"/>
              </w:rPr>
              <w:jc w:val="left"/>
            </w:pPr>
            <w:r>
              <w:rPr>
                <w:sz w:val="22"/>
              </w:rPr>
              <w:t xml:space="preserve">КПП 997650001</w:t>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[КПП]</w:t>
            </w:r>
            <w:r>
              <w:rPr>
                <w:sz w:val="22"/>
              </w:rPr>
              <w:fldChar w:fldCharType="end"/>
            </w:r>
          </w:p>
        </w:tc>
      </w:tr>
      <w:tr>
        <w:tc>
          <w:tcPr>
            <w:tcW w:w="4820" w:type="dxa"/>
          </w:tcPr>
          <w:p>
            <w:pPr>
              <w:pStyle w:val="LBBodyText1"/>
              <w:rPr>
                <w:sz w:val="22"/>
              </w:rPr>
              <w:jc w:val="left"/>
            </w:pPr>
            <w:r>
              <w:rPr>
                <w:sz w:val="22"/>
              </w:rPr>
              <w:t xml:space="preserve">Тел. +7 (495) 956-20-67</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[Тел]</w:t>
            </w:r>
            <w:r>
              <w:rPr>
                <w:sz w:val="22"/>
              </w:rPr>
              <w:fldChar w:fldCharType="end"/>
            </w:r>
          </w:p>
        </w:tc>
      </w:tr>
      <w:tr>
        <w:tc>
          <w:tcPr>
            <w:tcW w:w="4820" w:type="dxa"/>
          </w:tcPr>
          <w:p>
            <w:pPr>
              <w:pStyle w:val="LBBodyText1"/>
              <w:rPr>
                <w:sz w:val="22"/>
              </w:rPr>
              <w:jc w:val="left"/>
            </w:pPr>
            <w:r>
              <w:rPr>
                <w:sz w:val="22"/>
              </w:rPr>
              <w:t xml:space="preserve">E-mail: office@russianpost.ru</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[E-mail:]</w:t>
            </w:r>
            <w:r>
              <w:rPr>
                <w:sz w:val="22"/>
              </w:rPr>
              <w:fldChar w:fldCharType="end"/>
            </w:r>
          </w:p>
        </w:tc>
      </w:tr>
      <w:tr>
        <w:tc>
          <w:tcPr>
            <w:tcW w:w="4820" w:type="dxa"/>
          </w:tcPr>
          <w:p>
            <w:pPr>
              <w:pStyle w:val="LBScheduleBodytext"/>
              <w:rPr>
                <w:sz w:val="22"/>
                <w:lang w:val="ru-RU"/>
              </w:rPr>
            </w:pPr>
            <w:r>
              <w:rPr>
                <w:sz w:val="22"/>
                <w:lang w:val="ru-RU"/>
              </w:rPr>
              <w:fldChar w:fldCharType="begin" w:fldLock="true"/>
              <w:instrText xml:space="preserve">LBVARIABLE \id "2" \displaced</w:instrText>
              <w:fldChar w:fldCharType="separate"/>
            </w:r>
            <w:r>
              <w:rPr>
                <w:sz w:val="22"/>
                <w:lang w:val="ru-RU"/>
              </w:rPr>
              <w:fldChar w:fldCharType="begin" w:fldLock="true"/>
              <w:instrText xml:space="preserve">LBVARIABLE \id "2" \displaced</w:instrText>
              <w:fldChar w:fldCharType="separate"/>
            </w:r>
            <w:r>
              <w:rPr>
                <w:sz w:val="22"/>
                <w:lang w:val="ru-RU"/>
              </w:rPr>
              <w:t xml:space="preserve"> </w:t>
            </w:r>
          </w:p>
        </w:tc>
        <w:tc>
          <w:tcPr>
            <w:tcW w:w="4536" w:type="dxa"/>
          </w:tcPr>
          <w:p>
            <w:pPr>
              <w:pStyle w:val="LBBodyText1"/>
              <w:rPr>
                <w:sz w:val="22"/>
              </w:rPr>
              <w:jc w:val="left"/>
            </w:pPr>
            <w:r>
              <w:rPr>
                <w:sz w:val="22"/>
              </w:rPr>
              <w:t xml:space="preserve"> [Паспортные данные]</w:t>
            </w:r>
            <w:r>
              <w:rPr>
                <w:sz w:val="22"/>
              </w:rPr>
              <w:fldChar w:fldCharType="end"/>
            </w:r>
            <w:r>
              <w:rPr>
                <w:sz w:val="22"/>
              </w:rPr>
              <w:fldChar w:fldCharType="end"/>
            </w:r>
          </w:p>
        </w:tc>
      </w:tr>
      <w:tr>
        <w:tc>
          <w:tcPr>
            <w:tcW w:w="4820" w:type="dxa"/>
          </w:tcPr>
          <w:p>
            <w:pPr>
              <w:pStyle w:val="LBBodyText1"/>
              <w:rPr>
                <w:sz w:val="22"/>
              </w:rPr>
              <w:jc w:val="left"/>
            </w:pPr>
            <w:r>
              <w:rPr>
                <w:sz w:val="22"/>
              </w:rPr>
              <w:fldChar w:fldCharType="begin" w:fldLock="true"/>
              <w:instrText xml:space="preserve">LBVARIABLE \id "2" \displaced</w:instrText>
              <w:fldChar w:fldCharType="separate"/>
            </w:r>
            <w:r>
              <w:rPr>
                <w:sz w:val="22"/>
              </w:rPr>
              <w:fldChar w:fldCharType="begin" w:fldLock="true"/>
              <w:instrText xml:space="preserve">LBVARIABLE \id "2" \displaced</w:instrText>
              <w:fldChar w:fldCharType="separate"/>
            </w:r>
            <w:r>
              <w:rPr>
                <w:sz w:val="22"/>
              </w:rPr>
              <w:t xml:space="preserve"> </w:t>
            </w:r>
          </w:p>
        </w:tc>
        <w:tc>
          <w:tcPr>
            <w:tcW w:w="4536" w:type="dxa"/>
          </w:tcPr>
          <w:p>
            <w:pPr>
              <w:pStyle w:val="LBBodyText1"/>
              <w:rPr>
                <w:sz w:val="22"/>
              </w:rPr>
              <w:jc w:val="left"/>
            </w:pPr>
            <w:r>
              <w:rPr>
                <w:sz w:val="22"/>
              </w:rPr>
              <w:t xml:space="preserve"> [СНИЛС]</w:t>
            </w:r>
            <w:r>
              <w:rPr>
                <w:rStyle w:val="a9"/>
                <w:sz w:val="22"/>
              </w:rPr>
              <w:footnoteReference w:id="18"/>
            </w:r>
            <w:r>
              <w:rPr>
                <w:sz w:val="22"/>
              </w:rPr>
              <w:t xml:space="preserve"> </w:t>
            </w:r>
            <w:r>
              <w:rPr>
                <w:sz w:val="22"/>
              </w:rPr>
              <w:fldChar w:fldCharType="end"/>
            </w:r>
            <w:r>
              <w:rPr>
                <w:sz w:val="22"/>
              </w:rPr>
              <w:fldChar w:fldCharType="end"/>
            </w:r>
          </w:p>
        </w:tc>
      </w:tr>
      <w:tr>
        <w:tc>
          <w:tcPr>
            <w:tcW w:w="4820" w:type="dxa"/>
          </w:tcPr>
          <w:p>
            <w:pPr>
              <w:pStyle w:val="LBBodyText1"/>
              <w:rPr>
                <w:sz w:val="22"/>
              </w:rPr>
              <w:jc w:val="left"/>
              <w:spacing w:before="240"/>
            </w:pPr>
            <w:r>
              <w:rPr>
                <w:b/>
                <w:sz w:val="22"/>
              </w:rPr>
              <w:fldChar w:fldCharType="begin" w:fldLock="true"/>
              <w:instrText xml:space="preserve">LBVARIABLE \id "363" \displaced</w:instrText>
              <w:fldChar w:fldCharType="separate"/>
            </w:r>
            <w:r>
              <w:rPr>
                <w:b/>
                <w:sz w:val="22"/>
              </w:rPr>
              <w:t xml:space="preserve"> </w:t>
            </w:r>
            <w:r>
              <w:rPr>
                <w:b/>
                <w:sz w:val="22"/>
              </w:rPr>
              <w:fldChar w:fldCharType="begin" w:fldLock="true"/>
              <w:instrText xml:space="preserve">LBVARIABLE \id "6" \displaced</w:instrText>
              <w:fldChar w:fldCharType="separate"/>
            </w:r>
            <w:r>
              <w:rPr>
                <w:b/>
                <w:sz w:val="22"/>
              </w:rPr>
              <w:t xml:space="preserve">Со стороны Покупателя:</w:t>
            </w:r>
            <w:r>
              <w:rPr>
                <w:sz w:val="22"/>
              </w:rPr>
              <w:t xml:space="preserve"> </w:t>
            </w:r>
            <w:r>
              <w:rPr>
                <w:sz w:val="22"/>
              </w:rPr>
              <w:fldChar w:fldCharType="end"/>
            </w:r>
          </w:p>
        </w:tc>
        <w:tc>
          <w:tcPr>
            <w:tcW w:w="4536" w:type="dxa"/>
          </w:tcPr>
          <w:p>
            <w:pPr>
              <w:pStyle w:val="LBBodyText1"/>
              <w:rPr>
                <w:sz w:val="22"/>
              </w:rPr>
              <w:spacing w:before="240"/>
            </w:pPr>
            <w:r>
              <w:rPr>
                <w:b/>
                <w:sz w:val="22"/>
              </w:rPr>
              <w:t xml:space="preserve"> </w:t>
            </w:r>
          </w:p>
        </w:tc>
      </w:tr>
      <w:tr>
        <w:tc>
          <w:tcPr>
            <w:tcW w:w="4820" w:type="dxa"/>
          </w:tcPr>
          <w:p>
            <w:pPr>
              <w:pStyle w:val="LBBodyText1"/>
              <w:rPr>
                <w:sz w:val="22"/>
              </w:rPr>
              <w:jc w:val="left"/>
              <w:spacing w:before="120"/>
            </w:pPr>
            <w:r>
              <w:rPr>
                <w:sz w:val="22"/>
              </w:rPr>
              <w:t xml:space="preserve"> </w:t>
            </w:r>
            <w:r>
              <w:rPr>
                <w:sz w:val="22"/>
              </w:rPr>
              <w:fldChar w:fldCharType="begin" w:fldLock="true"/>
              <w:instrText xml:space="preserve">LBVARIABLE \id "6" \displaced</w:instrText>
              <w:fldChar w:fldCharType="separate"/>
            </w:r>
            <w:r>
              <w:rPr>
                <w:sz w:val="22"/>
              </w:rPr>
              <w:t xml:space="preserve">Филиал: </w:t>
            </w:r>
            <w:r>
              <w:rPr>
                <w:sz w:val="22"/>
              </w:rPr>
              <w:fldChar w:fldCharType="begin" w:fldLock="true"/>
              <w:instrText xml:space="preserve">LBVARIABLE \id "11"</w:instrText>
              <w:fldChar w:fldCharType="separate"/>
            </w:r>
            <w:r>
              <w:rPr>
                <w:sz w:val="22"/>
              </w:rPr>
              <w:t xml:space="preserve">УФПС УДМУРТСКОЙ РЕСПУБЛИКИ</w:t>
            </w:r>
            <w:r>
              <w:rPr>
                <w:sz w:val="22"/>
              </w:rPr>
              <w:fldChar w:fldCharType="end"/>
            </w:r>
            <w:r>
              <w:rPr>
                <w:sz w:val="22"/>
              </w:rPr>
              <w:fldChar w:fldCharType="end"/>
            </w:r>
          </w:p>
        </w:tc>
        <w:tc>
          <w:tcPr>
            <w:tcW w:w="4536" w:type="dxa"/>
          </w:tcPr>
          <w:p>
            <w:pPr>
              <w:pStyle w:val="LBBodyText1"/>
              <w:rPr>
                <w:sz w:val="22"/>
              </w:rPr>
              <w:spacing w:before="120"/>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Адрес местонахождения филиала: </w:t>
            </w:r>
            <w:r>
              <w:rPr>
                <w:sz w:val="22"/>
              </w:rPr>
              <w:fldChar w:fldCharType="begin" w:fldLock="true"/>
              <w:instrText xml:space="preserve">LBVARIABLE \id "12"</w:instrText>
              <w:fldChar w:fldCharType="separate"/>
            </w:r>
            <w:r>
              <w:rPr>
                <w:sz w:val="22"/>
              </w:rPr>
              <w:t xml:space="preserve">426008, РОССИЯ, УДМУРТСКАЯ РЕСП, ИЖЕВСК Г, ПУШКИНСКАЯ УЛ, 266А</w:t>
            </w:r>
            <w:r>
              <w:rPr>
                <w:sz w:val="22"/>
              </w:rPr>
              <w:fldChar w:fldCharType="end"/>
            </w:r>
            <w:r>
              <w:rPr>
                <w:sz w:val="22"/>
              </w:rPr>
              <w:t xml:space="preserve"> </w:t>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Почтовый адрес филиала: </w:t>
            </w:r>
            <w:r>
              <w:rPr>
                <w:sz w:val="22"/>
              </w:rPr>
              <w:fldChar w:fldCharType="begin" w:fldLock="true"/>
              <w:instrText xml:space="preserve">LBVARIABLE \id "13"</w:instrText>
              <w:fldChar w:fldCharType="separate"/>
            </w:r>
            <w:r>
              <w:rPr>
                <w:sz w:val="22"/>
              </w:rPr>
              <w:t xml:space="preserve">426008, г. Ижевск, ул. Пушкинская, 266а</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КПП филиала: </w:t>
            </w:r>
            <w:r>
              <w:rPr>
                <w:sz w:val="22"/>
              </w:rPr>
              <w:fldChar w:fldCharType="begin" w:fldLock="true"/>
              <w:instrText xml:space="preserve">LBVARIABLE \id "14"</w:instrText>
              <w:fldChar w:fldCharType="separate"/>
            </w:r>
            <w:r>
              <w:rPr>
                <w:sz w:val="22"/>
              </w:rPr>
              <w:t>183143001</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Р/с филиала: </w:t>
            </w:r>
            <w:r>
              <w:rPr>
                <w:sz w:val="22"/>
              </w:rPr>
              <w:fldChar w:fldCharType="begin" w:fldLock="true"/>
              <w:instrText xml:space="preserve">LBVARIABLE \id "15"</w:instrText>
              <w:fldChar w:fldCharType="separate"/>
            </w:r>
            <w:r>
              <w:rPr>
                <w:sz w:val="22"/>
              </w:rPr>
              <w:t>40502810504240000218</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в </w:t>
            </w:r>
            <w:r>
              <w:rPr>
                <w:sz w:val="22"/>
              </w:rPr>
              <w:fldChar w:fldCharType="begin" w:fldLock="true"/>
              <w:instrText xml:space="preserve">LBVARIABLE \id "16"</w:instrText>
              <w:fldChar w:fldCharType="separate"/>
            </w:r>
            <w:r>
              <w:rPr>
                <w:sz w:val="22"/>
              </w:rPr>
              <w:t xml:space="preserve">Филиал Банка ВТБ (ПАО) в г. Нижнем Новгороде</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к/с </w:t>
            </w:r>
            <w:r>
              <w:rPr>
                <w:sz w:val="22"/>
              </w:rPr>
              <w:fldChar w:fldCharType="begin" w:fldLock="true"/>
              <w:instrText xml:space="preserve">LBVARIABLE \id "17"</w:instrText>
              <w:fldChar w:fldCharType="separate"/>
            </w:r>
            <w:r>
              <w:rPr>
                <w:sz w:val="22"/>
              </w:rPr>
              <w:t>30101810200000000837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БИК </w:t>
            </w:r>
            <w:r>
              <w:rPr>
                <w:sz w:val="22"/>
              </w:rPr>
              <w:fldChar w:fldCharType="begin" w:fldLock="true"/>
              <w:instrText xml:space="preserve">LBVARIABLE \id "18"</w:instrText>
              <w:fldChar w:fldCharType="separate"/>
            </w:r>
            <w:r>
              <w:rPr>
                <w:sz w:val="22"/>
              </w:rPr>
              <w:t>042202837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Тел.: </w:t>
            </w:r>
            <w:r>
              <w:rPr>
                <w:sz w:val="22"/>
              </w:rPr>
              <w:fldChar w:fldCharType="begin" w:fldLock="true"/>
              <w:instrText xml:space="preserve">LBVARIABLE \id "19"</w:instrText>
              <w:fldChar w:fldCharType="separate"/>
            </w:r>
            <w:r>
              <w:rPr>
                <w:sz w:val="22"/>
              </w:rPr>
              <w:t xml:space="preserve">+7 (3412) 72-44-94</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E-mail: </w:t>
            </w:r>
            <w:r>
              <w:rPr>
                <w:sz w:val="22"/>
              </w:rPr>
              <w:fldChar w:fldCharType="begin" w:fldLock="true"/>
              <w:instrText xml:space="preserve">LBVARIABLE \id "20"</w:instrText>
              <w:fldChar w:fldCharType="separate"/>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spacing w:before="240"/>
            </w:pPr>
            <w:r>
              <w:rPr>
                <w:sz w:val="22"/>
              </w:rPr>
              <w:fldChar w:fldCharType="end"/>
            </w: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"22"</w:instrText>
              <w:fldChar w:fldCharType="separate"/>
            </w:r>
            <w:r>
              <w:rPr>
                <w:sz w:val="22"/>
              </w:rPr>
              <w:fldChar w:fldCharType="begin" w:fldLock="true"/>
              <w:instrText xml:space="preserve">LBVARIABLE \id "24"</w:instrText>
              <w:fldChar w:fldCharType="separate"/>
            </w:r>
            <w:r>
              <w:rPr>
                <w:sz w:val="22"/>
              </w:rPr>
              <w:t xml:space="preserve">директор УФПС Удмуртской Республики</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"22"</w:instrText>
              <w:fldChar w:fldCharType="separate"/>
            </w:r>
            <w:r>
              <w:rPr>
                <w:sz w:val="22"/>
              </w:rPr>
              <w:fldChar w:fldCharType="begin" w:fldLock="true"/>
              <w:instrText xml:space="preserve">LBVARIABLE \id "25"</w:instrText>
              <w:fldChar w:fldCharType="separate"/>
            </w:r>
            <w:r>
              <w:rPr>
                <w:sz w:val="22"/>
              </w:rPr>
              <w:t xml:space="preserve">Шишкин Владимир Анатольевич</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spacing w:after="0" w:line="240" w:lineRule="auto"/>
        <w:sectPr>
          <w:pgSz w:w="11906" w:h="16838" w:orient="portrait"/>
          <w:pgMar w:left="1701" w:right="851" w:top="1134" w:bottom="1134" w:gutter="0" w:header="708" w:footer="708"/>
          <w:headerReference r:id="rId13" w:type="default"/>
          <w:titlePg w:val="true"/>
        </w:sectPr>
      </w:pPr>
    </w:p>
    <w:p>
      <w:pPr>
        <w:rPr>
          <w:sz w:val="24"/>
        </w:rPr>
        <w:jc w:val="both"/>
        <w:ind w:left="9639"/>
        <w:spacing w:after="0" w:line="240" w:lineRule="auto"/>
      </w:pPr>
      <w:r>
        <w:rPr>
          <w:sz w:val="24"/>
        </w:rPr>
        <w:t xml:space="preserve">Приложение №1</w:t>
      </w:r>
    </w:p>
    <w:p>
      <w:pPr>
        <w:rPr>
          <w:sz w:val="24"/>
        </w:rPr>
        <w:jc w:val="both"/>
        <w:ind w:left="963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дров для нужд УФПС Удмуртской Республики</w:t>
      </w:r>
      <w:r>
        <w:rPr>
          <w:sz w:val="24"/>
        </w:rPr>
        <w:fldChar w:fldCharType="end"/>
      </w:r>
    </w:p>
    <w:p>
      <w:pPr>
        <w:rPr>
          <w:sz w:val="24"/>
        </w:rPr>
        <w:jc w:val="both"/>
        <w:ind w:left="96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19"/>
      </w:r>
      <w:r>
        <w:rPr>
          <w:sz w:val="24"/>
        </w:rPr>
        <w:t xml:space="preserve"> </w:t>
      </w:r>
      <w:r>
        <w:rPr>
          <w:sz w:val="24"/>
        </w:rPr>
        <w:fldChar w:fldCharType="end"/>
      </w:r>
    </w:p>
    <w:p>
      <w:pPr>
        <w:rPr>
          <w:sz w:val="24"/>
        </w:rPr>
        <w:jc w:val="both"/>
        <w:ind w:left="96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20"/>
      </w:r>
      <w:r>
        <w:rPr>
          <w:sz w:val="24"/>
        </w:rPr>
        <w:t xml:space="preserve"> </w:t>
      </w:r>
      <w:r>
        <w:rPr>
          <w:sz w:val="24"/>
        </w:rPr>
        <w:fldChar w:fldCharType="end"/>
      </w:r>
    </w:p>
    <w:p>
      <w:pPr>
        <w:rPr>
          <w:b/>
          <w:sz w:val="24"/>
        </w:rPr>
        <w:jc w:val="center"/>
        <w:tabs>
          <w:tab w:val="left" w:pos="5670"/>
        </w:tabs>
      </w:pPr>
    </w:p>
    <w:p>
      <w:pPr>
        <w:rPr>
          <w:b/>
          <w:sz w:val="24"/>
        </w:rPr>
        <w:jc w:val="center"/>
        <w:tabs>
          <w:tab w:val="left" w:pos="5670"/>
        </w:tabs>
      </w:pPr>
      <w:r>
        <w:rPr>
          <w:b/>
          <w:sz w:val="24"/>
        </w:rPr>
        <w:t>Спецификация</w:t>
      </w:r>
    </w:p>
    <w:p>
      <w:pPr>
        <w:rPr>
          <w:sz w:val="24"/>
        </w:rPr>
        <w:jc w:val="center"/>
        <w:tabs>
          <w:tab w:val="left" w:pos="5670"/>
        </w:tabs>
      </w:pPr>
      <w:r>
        <w:rPr>
          <w:sz w:val="24"/>
        </w:rPr>
        <w:t xml:space="preserve">на поставку </w:t>
      </w:r>
      <w:r>
        <w:rPr>
          <w:sz w:val="24"/>
        </w:rPr>
        <w:fldChar w:fldCharType="begin" w:fldLock="true"/>
        <w:instrText xml:space="preserve">LBVARIABLE \id "169" \grammarCase "nominative"</w:instrText>
        <w:fldChar w:fldCharType="separate"/>
      </w:r>
      <w:r>
        <w:rPr>
          <w:sz w:val="24"/>
        </w:rPr>
        <w:t xml:space="preserve">дров для нужд УФПС Удмуртской Республики</w:t>
      </w:r>
      <w:r>
        <w:rPr>
          <w:sz w:val="24"/>
        </w:rPr>
        <w:fldChar w:fldCharType="end"/>
      </w:r>
      <w:r>
        <w:rPr>
          <w:sz w:val="24"/>
        </w:rPr>
        <w:t xml:space="preserve"> </w:t>
      </w:r>
    </w:p>
    <w:p>
      <w:pPr>
        <w:rPr>
          <w:sz w:val="24"/>
        </w:rPr>
        <w:keepNext/>
        <w:tabs>
          <w:tab w:val="left" w:pos="565"/>
          <w:tab w:val="left" w:pos="2964"/>
          <w:tab w:val="left" w:pos="4319"/>
          <w:tab w:val="left" w:pos="5366"/>
          <w:tab w:val="left" w:pos="6588"/>
          <w:tab w:val="left" w:pos="7495"/>
          <w:tab w:val="left" w:pos="8764"/>
        </w:tabs>
      </w:pPr>
    </w:p>
    <w:tbl>
      <w:tblPr>
        <w:tblW w:w="13742" w:type="dxa"/>
        <w:tblCellMar>
          <w:left w:w="70" w:type="dxa"/>
          <w:right w:w="70" w:type="dxa"/>
        </w:tblCellMar>
        <w:tblLayout w:type="fixed"/>
      </w:tblPr>
      <w:tblGrid>
        <w:gridCol w:w="559"/>
        <w:gridCol w:w="1134"/>
        <w:gridCol w:w="993"/>
        <w:gridCol w:w="992"/>
        <w:gridCol w:w="1134"/>
        <w:gridCol w:w="992"/>
        <w:gridCol w:w="1276"/>
        <w:gridCol w:w="1134"/>
        <w:gridCol w:w="1250"/>
        <w:gridCol w:w="26"/>
        <w:gridCol w:w="1275"/>
        <w:gridCol w:w="993"/>
        <w:gridCol w:w="850"/>
        <w:gridCol w:w="538"/>
        <w:gridCol w:w="29"/>
        <w:gridCol w:w="567"/>
      </w:tblGrid>
      <w:tr>
        <w:trPr>
          <w:trHeight w:val="1467" w:hRule="atLeast"/>
          <w:cantSplit/>
        </w:trPr>
        <w:tc>
          <w:tcPr>
            <w:tcW w:w="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993"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9"/>
                <w:b/>
                <w:sz w:val="16"/>
                <w:rFonts w:ascii="Times New Roman" w:hAnsi="Times New Roman"/>
              </w:rPr>
              <w:footnoteReference w:id="21"/>
            </w:r>
          </w:p>
        </w:tc>
        <w:tc>
          <w:tcPr>
            <w:tcW w:w="992" w:type="dxa"/>
            <w:tcBorders>
              <w:left w:sz="4"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Код ОКПД2</w:t>
            </w:r>
          </w:p>
        </w:tc>
        <w:tc>
          <w:tcPr>
            <w:tcW w:w="1134"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Количество (объем)</w:t>
            </w:r>
          </w:p>
        </w:tc>
        <w:tc>
          <w:tcPr>
            <w:tcW w:w="992" w:type="dxa"/>
            <w:tcBorders>
              <w:left w:sz="6" w:space="0" w:val="single" w:color="auto"/>
              <w:top w:sz="6" w:space="0" w:val="single" w:color="auto"/>
              <w:right w:sz="4" w:space="0" w:val="single" w:color="auto"/>
              <w:bottom w:sz="6" w:space="0" w:val="single" w:color="auto"/>
            </w:tcBorders>
          </w:tcPr>
          <w:p>
            <w:pPr>
              <w:rPr>
                <w:b/>
                <w:sz w:val="16"/>
              </w:rPr>
              <w:jc w:val="center"/>
            </w:pPr>
            <w:r>
              <w:rPr>
                <w:b/>
                <w:sz w:val="16"/>
              </w:rPr>
              <w:t xml:space="preserve">Единица измерения</w:t>
            </w:r>
          </w:p>
          <w:p>
            <w:pPr>
              <w:rPr>
                <w:b/>
                <w:sz w:val="16"/>
              </w:rPr>
              <w:jc w:val="center"/>
            </w:pPr>
          </w:p>
        </w:tc>
        <w:tc>
          <w:tcPr>
            <w:tcW w:w="1276"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rPr>
                <w:b/>
                <w:sz w:val="16"/>
              </w:rPr>
            </w:pPr>
            <w:r>
              <w:rPr>
                <w:b/>
                <w:sz w:val="16"/>
              </w:rPr>
              <w:t xml:space="preserve">Номер реестровой записи товара, наименование реестра</w:t>
            </w:r>
            <w:r>
              <w:rPr>
                <w:rStyle w:val="a9"/>
                <w:b/>
                <w:sz w:val="16"/>
              </w:rPr>
              <w:footnoteReference w:id="22"/>
            </w:r>
          </w:p>
        </w:tc>
        <w:tc>
          <w:tcPr>
            <w:tcW w:w="1276" w:type="dxa"/>
            <w:gridSpan w:val="2"/>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275"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993"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__%</w:t>
            </w:r>
            <w:r>
              <w:rPr>
                <w:b/>
                <w:sz w:val="16"/>
              </w:rPr>
              <w:fldChar w:fldCharType="end"/>
            </w:r>
            <w:r>
              <w:rPr>
                <w:b/>
                <w:sz w:val="16"/>
              </w:rPr>
              <w:t xml:space="preserve"> (руб.)</w:t>
            </w:r>
          </w:p>
        </w:tc>
        <w:tc>
          <w:tcPr>
            <w:tcW w:w="850"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Товара,</w:t>
            </w:r>
          </w:p>
          <w:p>
            <w:pPr>
              <w:pStyle w:val="ConsPlusCell"/>
              <w:rPr>
                <w:b/>
                <w:sz w:val="16"/>
                <w:rFonts w:ascii="Times New Roman" w:hAnsi="Times New Roman"/>
              </w:rPr>
              <w:jc w:val="center"/>
              <w:spacing w:line="254" w:lineRule="auto"/>
            </w:pPr>
            <w:r>
              <w:rPr>
                <w:b/>
                <w:sz w:val="16"/>
                <w:rFonts w:ascii="Times New Roman" w:hAnsi="Times New Roman"/>
              </w:rPr>
              <w:t xml:space="preserve">в т.ч. НДС (руб.)</w:t>
            </w:r>
          </w:p>
        </w:tc>
        <w:tc>
          <w:tcPr>
            <w:tcW w:w="567" w:type="dxa"/>
            <w:gridSpan w:val="2"/>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ind w:right="-67"/>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 xml:space="preserve">) </w:t>
            </w:r>
          </w:p>
        </w:tc>
        <w:tc>
          <w:tcPr>
            <w:tcW w:w="56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993"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992"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992"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6</w:t>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rPr>
                <w:sz w:val="16"/>
              </w:rPr>
            </w:pPr>
            <w:r>
              <w:rPr>
                <w:sz w:val="16"/>
              </w:rPr>
              <w:t>8</w:t>
            </w:r>
          </w:p>
        </w:tc>
        <w:tc>
          <w:tcPr>
            <w:tcW w:w="1276" w:type="dxa"/>
            <w:gridSpan w:val="2"/>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9</w:t>
            </w:r>
          </w:p>
        </w:tc>
        <w:tc>
          <w:tcPr>
            <w:tcW w:w="1275"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99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850"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567"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ind w:right="165"/>
              <w:spacing w:line="276" w:lineRule="auto"/>
            </w:pPr>
            <w:r>
              <w:rPr>
                <w:sz w:val="16"/>
                <w:rFonts w:ascii="Times New Roman" w:hAnsi="Times New Roman"/>
              </w:rPr>
              <w:t>13</w:t>
            </w:r>
          </w:p>
        </w:tc>
        <w:tc>
          <w:tcPr>
            <w:tcW w:w="56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ind w:right="165"/>
              <w:spacing w:line="276" w:lineRule="auto"/>
            </w:pPr>
            <w:r>
              <w:rPr>
                <w:sz w:val="16"/>
                <w:rFonts w:ascii="Times New Roman" w:hAnsi="Times New Roman"/>
              </w:rPr>
              <w:t>14</w:t>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Дрова, разделанные в виде поленьев всех пород</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02.20.14.130</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252,47</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м.куб</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bl>
    <w:p>
      <w:pPr>
        <w:rPr>
          <w:sz w:val="24"/>
        </w:rPr>
        <w:jc w:val="both"/>
        <w:ind w:firstLine="540"/>
        <w:spacing w:line="276" w:lineRule="auto"/>
      </w:pPr>
    </w:p>
    <w:p>
      <w:pPr>
        <w:rPr>
          <w:sz w:val="24"/>
        </w:rPr>
        <w:jc w:val="both"/>
        <w:ind w:firstLine="709"/>
        <w:spacing w:line="276" w:lineRule="auto"/>
      </w:pPr>
      <w:r>
        <w:rPr>
          <w:sz w:val="24"/>
        </w:rPr>
        <w:t xml:space="preserve">Итого: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rPr>
          <w:sz w:val="24"/>
        </w:rPr>
        <w:jc w:val="both"/>
        <w:ind w:firstLine="709"/>
        <w:spacing w:line="276" w:lineRule="auto"/>
      </w:pPr>
      <w:r>
        <w:rPr>
          <w:sz w:val="24"/>
        </w:rPr>
        <w:t xml:space="preserve">Комплектность Товара: </w:t>
      </w:r>
      <w:r>
        <w:rPr>
          <w:sz w:val="24"/>
        </w:rPr>
        <w:fldChar w:fldCharType="begin" w:fldLock="true"/>
        <w:instrText xml:space="preserve">LBVARIABLE \id "348"</w:instrText>
        <w:fldChar w:fldCharType="separate"/>
      </w:r>
      <w:r>
        <w:rPr>
          <w:sz w:val="24"/>
        </w:rPr>
        <w:t xml:space="preserve">В соответствии с Техническим заданием</w:t>
      </w:r>
      <w:r>
        <w:rPr>
          <w:sz w:val="24"/>
        </w:rPr>
        <w:fldChar w:fldCharType="end"/>
      </w:r>
    </w:p>
    <w:p>
      <w:pPr>
        <w:rPr>
          <w:sz w:val="24"/>
        </w:rPr>
        <w:jc w:val="both"/>
        <w:ind w:firstLine="709"/>
        <w:spacing w:line="276" w:lineRule="auto"/>
      </w:pPr>
      <w:r>
        <w:rPr>
          <w:sz w:val="24"/>
        </w:rPr>
        <w:t xml:space="preserve">Документы, подлежащие передаче Покупателю:</w:t>
      </w:r>
    </w:p>
    <w:tbl>
      <w:tblPr>
        <w:tblW w:w="14381" w:type="dxa"/>
        <w:tblInd w:w="70" w:type="dxa"/>
        <w:tblCellMar>
          <w:left w:w="70" w:type="dxa"/>
          <w:right w:w="70" w:type="dxa"/>
        </w:tblCellMar>
        <w:tblLayout w:type="fixed"/>
      </w:tblPr>
      <w:tblGrid>
        <w:gridCol w:w="360"/>
        <w:gridCol w:w="5232"/>
        <w:gridCol w:w="2552"/>
        <w:gridCol w:w="6237"/>
      </w:tblGrid>
      <w:tr>
        <w:trPr>
          <w:trHeight w:val="360" w:hRule="atLeast"/>
          <w:cantSplit/>
        </w:trPr>
        <w:tc>
          <w:tcPr>
            <w:tcW w:w="3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76" w:lineRule="auto"/>
            </w:pPr>
            <w:r>
              <w:rPr>
                <w:b/>
                <w:rFonts w:ascii="Times New Roman" w:hAnsi="Times New Roman"/>
              </w:rPr>
              <w:t>№</w:t>
            </w:r>
          </w:p>
        </w:tc>
        <w:tc>
          <w:tcPr>
            <w:tcW w:w="523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Наименование</w:t>
            </w:r>
          </w:p>
        </w:tc>
        <w:tc>
          <w:tcPr>
            <w:tcW w:w="255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Количество</w:t>
            </w:r>
          </w:p>
        </w:tc>
        <w:tc>
          <w:tcPr>
            <w:tcW w:w="6237"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Язык составления и форма документа     </w:t>
            </w:r>
            <w:r>
              <w:rPr>
                <w:b/>
                <w:rFonts w:ascii="Times New Roman" w:hAnsi="Times New Roman"/>
              </w:rPr>
              <w:br/>
            </w:r>
            <w:r>
              <w:rPr>
                <w:b/>
                <w:rFonts w:ascii="Times New Roman" w:hAnsi="Times New Roman"/>
              </w:rPr>
              <w:t xml:space="preserve">(оригинал, копия и т.д.)</w:t>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"349" \displaced</w:instrText>
              <w:fldChar w:fldCharType="separate"/>
            </w: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1</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товарно-транспортная накладная (унифицированная форма № 1-Т)</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Язык русский ,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2</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товарная накладная по форме № ТОРГ-12/УПД </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Язык русский ,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3</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Документы, подтверждающие законность введения в оборот древесины</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Язык русский, копии</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pPr>
        <w:rPr>
          <w:sz w:val="24"/>
        </w:rPr>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lang w:val="ru-RU"/>
              </w:rPr>
            </w:pPr>
            <w:r>
              <w:rPr>
                <w:b/>
                <w:lang w:val="ru-RU"/>
              </w:rPr>
              <w:t>ПОКУПАТЕЛЬ:</w:t>
            </w:r>
          </w:p>
        </w:tc>
        <w:tc>
          <w:tcPr>
            <w:tcW w:w="7142" w:type="dxa"/>
          </w:tcPr>
          <w:p>
            <w:pPr>
              <w:pStyle w:val="LBScheduleBodytext"/>
              <w:rPr>
                <w:b/>
                <w:lang w:val="ru-RU"/>
              </w:rPr>
            </w:pPr>
            <w:r>
              <w:rPr>
                <w:b/>
                <w:lang w:val="ru-RU"/>
              </w:rPr>
              <w:t>ПОСТАВЩИК:</w:t>
            </w:r>
          </w:p>
        </w:tc>
      </w:tr>
      <w:tr>
        <w:tc>
          <w:tcPr>
            <w:tcW w:w="7312" w:type="dxa"/>
          </w:tcPr>
          <w:p>
            <w:pPr>
              <w:pStyle w:val="LBScheduleBodytext"/>
              <w:rPr>
                <w:lang w:val="ru-RU"/>
              </w:rPr>
            </w:pPr>
            <w:r>
              <w:rPr>
                <w:lang w:val="ru-RU"/>
              </w:rPr>
              <w:fldChar w:fldCharType="begin" w:fldLock="true"/>
              <w:instrText xml:space="preserve">LBVARIABLE \id "22"</w:instrText>
              <w:fldChar w:fldCharType="separate"/>
            </w:r>
            <w:r>
              <w:rPr>
                <w:lang w:val="ru-RU"/>
              </w:rPr>
              <w:fldChar w:fldCharType="begin" w:fldLock="true"/>
              <w:instrText xml:space="preserve">LBVARIABLE \id "24"</w:instrText>
              <w:fldChar w:fldCharType="separate"/>
            </w:r>
            <w:r>
              <w:rPr>
                <w:lang w:val="ru-RU"/>
              </w:rPr>
              <w:t xml:space="preserve">директор УФПС Удмуртской Республики</w:t>
            </w:r>
            <w:r>
              <w:rPr>
                <w:lang w:val="ru-RU"/>
              </w:rPr>
              <w:fldChar w:fldCharType="end"/>
            </w:r>
            <w:r>
              <w:rPr>
                <w:lang w:val="ru-RU"/>
              </w:rPr>
              <w:fldChar w:fldCharType="end"/>
            </w:r>
          </w:p>
        </w:tc>
        <w:tc>
          <w:tcPr>
            <w:tcW w:w="7142"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pPr>
            <w:r>
              <w:rPr>
                <w:lang w:val="ru-RU"/>
              </w:rPr>
              <w:fldChar w:fldCharType="begin" w:fldLock="true"/>
              <w:instrText xml:space="preserve">LBVARIABLE \id "22"</w:instrText>
              <w:fldChar w:fldCharType="separate"/>
            </w:r>
            <w:r>
              <w:rPr>
                <w:lang w:val="ru-RU"/>
              </w:rPr>
              <w:fldChar w:fldCharType="begin" w:fldLock="true"/>
              <w:instrText xml:space="preserve">LBVARIABLE \id "25"</w:instrText>
              <w:fldChar w:fldCharType="separate"/>
            </w:r>
            <w:r>
              <w:rPr>
                <w:lang w:val="ru-RU"/>
              </w:rPr>
              <w:t xml:space="preserve">Шишкин Владимир Анатольевич</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line="276" w:lineRule="auto"/>
      </w:pPr>
    </w:p>
    <w:p>
      <w:pPr>
        <w:rPr>
          <w:b/>
          <w:caps/>
          <w:sz w:val="24"/>
        </w:rPr>
        <w:spacing w:after="0"/>
        <w:sectPr>
          <w:pgSz w:w="16838" w:h="11906" w:orient="landscape"/>
          <w:pgMar w:left="1701" w:right="851" w:top="1134" w:bottom="1134" w:gutter="0" w:header="709" w:footer="709"/>
        </w:sectPr>
      </w:pPr>
    </w:p>
    <w:p>
      <w:pPr>
        <w:rPr>
          <w:sz w:val="24"/>
        </w:rPr>
        <w:jc w:val="both"/>
        <w:ind w:left="5103" w:right="709"/>
        <w:spacing w:after="0" w:line="240" w:lineRule="auto"/>
      </w:pPr>
      <w:r>
        <w:rPr>
          <w:sz w:val="24"/>
        </w:rPr>
        <w:fldChar w:fldCharType="begin" w:fldLock="true"/>
        <w:instrText xml:space="preserve">LBVARIABLE \id "167" \displaced</w:instrText>
        <w:fldChar w:fldCharType="separate"/>
      </w:r>
      <w:r>
        <w:rPr>
          <w:sz w:val="24"/>
        </w:rPr>
        <w:t xml:space="preserve">Приложение № 2 </w:t>
      </w:r>
    </w:p>
    <w:p>
      <w:pPr>
        <w:rPr>
          <w:sz w:val="24"/>
        </w:rPr>
        <w:jc w:val="both"/>
        <w:ind w:left="5103" w:right="70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дров для нужд УФПС Удмуртской Республики</w:t>
      </w:r>
      <w:r>
        <w:rPr>
          <w:sz w:val="24"/>
        </w:rPr>
        <w:fldChar w:fldCharType="end"/>
      </w:r>
    </w:p>
    <w:p>
      <w:pPr>
        <w:rPr>
          <w:sz w:val="24"/>
        </w:rPr>
        <w:jc w:val="both"/>
        <w:ind w:left="5103" w:right="7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3"/>
      </w:r>
      <w:r>
        <w:rPr>
          <w:sz w:val="24"/>
        </w:rPr>
        <w:t xml:space="preserve"> </w:t>
      </w:r>
      <w:r>
        <w:rPr>
          <w:sz w:val="24"/>
        </w:rPr>
        <w:fldChar w:fldCharType="end"/>
      </w:r>
    </w:p>
    <w:p>
      <w:pPr>
        <w:rPr>
          <w:sz w:val="24"/>
        </w:rPr>
        <w:jc w:val="both"/>
        <w:ind w:left="5103" w:right="7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24"/>
      </w:r>
      <w:r>
        <w:rPr>
          <w:sz w:val="24"/>
        </w:rPr>
        <w:t xml:space="preserve"> </w:t>
      </w:r>
      <w:r>
        <w:rPr>
          <w:sz w:val="24"/>
        </w:rPr>
        <w:fldChar w:fldCharType="end"/>
      </w:r>
    </w:p>
    <w:p>
      <w:pPr>
        <w:rPr>
          <w:sz w:val="24"/>
        </w:rPr>
        <w:jc w:val="right"/>
        <w:ind w:right="709"/>
      </w:pPr>
    </w:p>
    <w:p>
      <w:pPr>
        <w:rPr>
          <w:sz w:val="24"/>
        </w:rPr>
        <w:jc w:val="right"/>
        <w:ind w:right="709"/>
      </w:pPr>
    </w:p>
    <w:p>
      <w:pPr>
        <w:rPr>
          <w:b/>
          <w:sz w:val="24"/>
        </w:rPr>
        <w:jc w:val="center"/>
        <w:ind w:right="709"/>
        <w:spacing w:line="360" w:lineRule="auto"/>
      </w:pPr>
      <w:r>
        <w:rPr>
          <w:b/>
          <w:sz w:val="24"/>
        </w:rPr>
        <w:t xml:space="preserve">Техническое задание</w:t>
      </w:r>
    </w:p>
    <w:p>
      <w:pPr>
        <w:rPr>
          <w:b/>
          <w:sz w:val="24"/>
        </w:rPr>
        <w:jc w:val="center"/>
        <w:ind w:right="709"/>
        <w:spacing w:line="360" w:lineRule="auto"/>
      </w:pPr>
      <w:r>
        <w:rPr>
          <w:b/>
          <w:sz w:val="24"/>
        </w:rPr>
        <w:t xml:space="preserve">[Прикладывается отдельным файлом]</w:t>
      </w: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right="709"/>
      </w:pPr>
    </w:p>
    <w:p>
      <w:pPr>
        <w:rPr>
          <w:sz w:val="24"/>
        </w:rPr>
        <w:jc w:val="right"/>
        <w:ind w:right="709"/>
      </w:pPr>
    </w:p>
    <w:p>
      <w:pPr>
        <w:rPr>
          <w:sz w:val="24"/>
        </w:rPr>
        <w:jc w:val="right"/>
        <w:ind w:right="709"/>
      </w:pPr>
    </w:p>
    <w:p>
      <w:pPr>
        <w:rPr>
          <w:sz w:val="24"/>
        </w:rPr>
        <w:jc w:val="right"/>
        <w:ind w:right="709"/>
      </w:pPr>
    </w:p>
    <w:p>
      <w:pPr>
        <w:rPr>
          <w:sz w:val="24"/>
        </w:rPr>
        <w:jc w:val="right"/>
        <w:ind w:right="709"/>
      </w:pPr>
    </w:p>
    <w:p>
      <w:pPr>
        <w:rPr>
          <w:sz w:val="24"/>
        </w:rPr>
        <w:jc w:val="right"/>
        <w:ind w:right="709"/>
      </w:pPr>
    </w:p>
    <w:p>
      <w:pPr>
        <w:rPr>
          <w:sz w:val="24"/>
        </w:rPr>
        <w:ind w:right="709"/>
        <w:sectPr>
          <w:pgSz w:w="11906" w:h="16838" w:orient="portrait"/>
          <w:pgMar w:left="1701" w:right="140" w:top="1134" w:bottom="1134" w:gutter="0" w:header="709" w:footer="709"/>
          <w:headerReference r:id="rId14" w:type="default"/>
          <w:footerReference r:id="rId15" w:type="default"/>
        </w:sectPr>
      </w:pPr>
      <w:r>
        <w:rPr>
          <w:sz w:val="24"/>
        </w:rPr>
        <w:fldChar w:fldCharType="end"/>
      </w:r>
    </w:p>
    <w:p>
      <w:pPr>
        <w:rPr>
          <w:sz w:val="24"/>
        </w:rPr>
        <w:jc w:val="both"/>
        <w:ind w:left="4962" w:right="709"/>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w:instrText>
        <w:fldChar w:fldCharType="separate"/>
      </w:r>
      <w:r>
        <w:rPr>
          <w:sz w:val="24"/>
        </w:rPr>
        <w:t>3</w:t>
      </w:r>
      <w:r>
        <w:rPr>
          <w:sz w:val="24"/>
        </w:rPr>
        <w:fldChar w:fldCharType="end"/>
      </w:r>
    </w:p>
    <w:p>
      <w:pPr>
        <w:rPr>
          <w:sz w:val="24"/>
        </w:rPr>
        <w:jc w:val="both"/>
        <w:ind w:left="4962" w:right="709"/>
        <w:spacing w:after="0" w:line="240" w:lineRule="auto"/>
      </w:pPr>
      <w:r>
        <w:rPr>
          <w:sz w:val="24"/>
        </w:rPr>
        <w:t xml:space="preserve">к Договору на поставку</w:t>
      </w:r>
    </w:p>
    <w:p>
      <w:pPr>
        <w:rPr>
          <w:sz w:val="24"/>
        </w:rPr>
        <w:jc w:val="both"/>
        <w:ind w:left="4962" w:right="709"/>
        <w:spacing w:after="0" w:line="240" w:lineRule="auto"/>
      </w:pPr>
      <w:r>
        <w:rPr>
          <w:sz w:val="24"/>
        </w:rPr>
        <w:fldChar w:fldCharType="begin" w:fldLock="true"/>
        <w:instrText xml:space="preserve">LBVARIABLE \id "169" \grammarCase "nominative"</w:instrText>
        <w:fldChar w:fldCharType="separate"/>
      </w:r>
      <w:r>
        <w:rPr>
          <w:sz w:val="24"/>
        </w:rPr>
        <w:t xml:space="preserve">дров для нужд УФПС Удмуртской Республики</w:t>
      </w:r>
      <w:r>
        <w:rPr>
          <w:sz w:val="24"/>
        </w:rPr>
        <w:fldChar w:fldCharType="end"/>
      </w:r>
    </w:p>
    <w:p>
      <w:pPr>
        <w:rPr>
          <w:sz w:val="24"/>
        </w:rPr>
        <w:jc w:val="both"/>
        <w:ind w:left="4962" w:right="7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5"/>
      </w:r>
      <w:r>
        <w:rPr>
          <w:sz w:val="24"/>
        </w:rPr>
        <w:t xml:space="preserve"> </w:t>
      </w:r>
      <w:r>
        <w:rPr>
          <w:sz w:val="24"/>
        </w:rPr>
        <w:fldChar w:fldCharType="end"/>
      </w:r>
    </w:p>
    <w:p>
      <w:pPr>
        <w:pStyle w:val="aa"/>
        <w:jc w:val="both"/>
        <w:ind w:left="4962" w:right="709"/>
      </w:pPr>
      <w:r>
        <w:t xml:space="preserve">№ </w:t>
      </w:r>
      <w:r>
        <w:fldChar w:fldCharType="begin" w:fldLock="true"/>
        <w:instrText xml:space="preserve">LBVARIABLE \id "2"</w:instrText>
        <w:fldChar w:fldCharType="separate"/>
      </w:r>
      <w:r>
        <w:t xml:space="preserve">_______________ </w:t>
      </w:r>
      <w:r>
        <w:rPr>
          <w:rStyle w:val="a9"/>
          <w:spacing w:val="-16"/>
        </w:rPr>
        <w:footnoteReference w:id="26"/>
      </w:r>
      <w:r>
        <w:t xml:space="preserve"> </w:t>
      </w:r>
      <w:r>
        <w:fldChar w:fldCharType="end"/>
      </w:r>
    </w:p>
    <w:p>
      <w:pPr>
        <w:pStyle w:val="aa"/>
        <w:jc w:val="right"/>
        <w:ind w:left="1134" w:right="709"/>
        <w:spacing w:line="276" w:lineRule="auto"/>
      </w:pPr>
    </w:p>
    <w:p>
      <w:pPr>
        <w:pStyle w:val="aa"/>
        <w:jc w:val="right"/>
        <w:ind w:left="1134" w:right="709"/>
        <w:spacing w:line="276" w:lineRule="auto"/>
      </w:pPr>
    </w:p>
    <w:p>
      <w:pPr>
        <w:pStyle w:val="aa"/>
        <w:rPr>
          <w:b/>
        </w:rPr>
        <w:jc w:val="center"/>
        <w:ind w:left="357" w:right="709"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a"/>
        <w:jc w:val="both"/>
        <w:ind w:left="0" w:right="709" w:firstLine="709"/>
        <w:tabs>
          <w:tab w:val="left" w:pos="993"/>
        </w:tabs>
      </w:pPr>
      <w:r>
        <w:t>1)</w:t>
      </w:r>
      <w:r>
        <w:tab/>
      </w:r>
      <w:r>
        <w:t xml:space="preserve">Учредительные или иные документы:</w:t>
      </w:r>
    </w:p>
    <w:p>
      <w:pPr>
        <w:pStyle w:val="aa"/>
        <w:jc w:val="both"/>
        <w:ind w:left="0" w:right="709"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a"/>
        <w:jc w:val="both"/>
        <w:ind w:left="0" w:right="709"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a"/>
        <w:jc w:val="both"/>
        <w:ind w:left="0" w:right="709" w:firstLine="709"/>
        <w:tabs>
          <w:tab w:val="left" w:pos="993"/>
        </w:tabs>
      </w:pPr>
      <w:r>
        <w:t>2)</w:t>
      </w:r>
      <w:r>
        <w:tab/>
      </w:r>
      <w: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a"/>
        <w:jc w:val="both"/>
        <w:ind w:left="0" w:right="709"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pStyle w:val="aa"/>
        <w:jc w:val="both"/>
        <w:ind w:left="0" w:right="709"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pStyle w:val="aa"/>
        <w:jc w:val="both"/>
        <w:ind w:left="0" w:right="709"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a"/>
        <w:jc w:val="both"/>
        <w:ind w:left="0" w:right="709" w:firstLine="709"/>
        <w:tabs>
          <w:tab w:val="left" w:pos="1134"/>
        </w:tabs>
      </w:pPr>
      <w:r>
        <w:t>5.1)</w:t>
      </w:r>
      <w:r>
        <w:tab/>
      </w:r>
      <w:r>
        <w:t xml:space="preserve">факт включения облагаемых доходов от источников в РФ и связанных с ними расходов в налогооблагаемую базу Контрагента;</w:t>
      </w:r>
    </w:p>
    <w:p>
      <w:pPr>
        <w:pStyle w:val="aa"/>
        <w:jc w:val="both"/>
        <w:ind w:left="0" w:right="709"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pStyle w:val="aa"/>
        <w:jc w:val="both"/>
        <w:ind w:left="0" w:right="709" w:firstLine="709"/>
      </w:pPr>
      <w:r>
        <w:t xml:space="preserve">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a"/>
        <w:jc w:val="both"/>
        <w:ind w:left="0" w:right="709" w:firstLine="709"/>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pPr>
        <w:pStyle w:val="aa"/>
        <w:jc w:val="both"/>
        <w:ind w:left="0" w:right="709" w:firstLine="709"/>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aa"/>
        <w:rPr>
          <w:b/>
        </w:rPr>
        <w:ind w:left="357" w:right="709" w:hanging="357"/>
        <w:spacing w:before="240" w:after="120"/>
      </w:pP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sz w:val="22"/>
              </w:rPr>
              <w:jc w:val="left"/>
              <w:spacing w:before="240"/>
            </w:pP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"22"</w:instrText>
              <w:fldChar w:fldCharType="separate"/>
            </w:r>
            <w:r>
              <w:rPr>
                <w:sz w:val="22"/>
              </w:rPr>
              <w:fldChar w:fldCharType="begin" w:fldLock="true"/>
              <w:instrText xml:space="preserve">LBVARIABLE \id "24"</w:instrText>
              <w:fldChar w:fldCharType="separate"/>
            </w:r>
            <w:r>
              <w:rPr>
                <w:sz w:val="22"/>
              </w:rPr>
              <w:t xml:space="preserve">директор УФПС Удмуртской Республики</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"22"</w:instrText>
              <w:fldChar w:fldCharType="separate"/>
            </w:r>
            <w:r>
              <w:rPr>
                <w:sz w:val="22"/>
              </w:rPr>
              <w:fldChar w:fldCharType="begin" w:fldLock="true"/>
              <w:instrText xml:space="preserve">LBVARIABLE \id "25"</w:instrText>
              <w:fldChar w:fldCharType="separate"/>
            </w:r>
            <w:r>
              <w:rPr>
                <w:sz w:val="22"/>
              </w:rPr>
              <w:t xml:space="preserve">Шишкин Владимир Анатольевич</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ind w:right="709"/>
      </w:pPr>
    </w:p>
    <w:p>
      <w:pPr>
        <w:rPr>
          <w:sz w:val="24"/>
        </w:rPr>
        <w:ind w:right="709"/>
        <w:sectPr>
          <w:pgSz w:w="11906" w:h="16838" w:orient="portrait"/>
          <w:pgMar w:left="1701" w:right="140" w:top="1134" w:bottom="1134" w:gutter="0" w:header="709" w:footer="709"/>
        </w:sectPr>
      </w:pPr>
      <w:r>
        <w:rPr>
          <w:sz w:val="24"/>
        </w:rPr>
        <w:fldChar w:fldCharType="end"/>
      </w:r>
    </w:p>
    <w:p>
      <w:pPr>
        <w:rPr>
          <w:sz w:val="24"/>
        </w:rPr>
        <w:jc w:val="both"/>
        <w:ind w:left="5103" w:right="709"/>
        <w:spacing w:after="0" w:line="240" w:lineRule="auto"/>
      </w:pPr>
      <w:r>
        <w:rPr>
          <w:sz w:val="24"/>
        </w:rPr>
        <w:t xml:space="preserve">Приложение № </w:t>
      </w:r>
      <w:r>
        <w:rPr>
          <w:sz w:val="24"/>
        </w:rPr>
        <w:fldChar w:fldCharType="begin" w:fldLock="true"/>
        <w:instrText xml:space="preserve">LBVARIABLE \id "596"</w:instrText>
        <w:fldChar w:fldCharType="separate"/>
      </w:r>
      <w:r>
        <w:rPr>
          <w:sz w:val="24"/>
        </w:rPr>
        <w:t>4</w:t>
      </w:r>
      <w:r>
        <w:rPr>
          <w:sz w:val="24"/>
        </w:rPr>
        <w:fldChar w:fldCharType="end"/>
      </w:r>
      <w:r>
        <w:rPr>
          <w:sz w:val="24"/>
        </w:rPr>
        <w:t xml:space="preserve"> к Договору на поставку</w:t>
      </w:r>
    </w:p>
    <w:p>
      <w:pPr>
        <w:rPr>
          <w:sz w:val="24"/>
        </w:rPr>
        <w:jc w:val="both"/>
        <w:ind w:left="5103" w:right="709"/>
        <w:spacing w:after="0" w:line="240" w:lineRule="auto"/>
      </w:pPr>
      <w:r>
        <w:rPr>
          <w:sz w:val="24"/>
        </w:rPr>
        <w:fldChar w:fldCharType="begin" w:fldLock="true"/>
        <w:instrText xml:space="preserve">LBVARIABLE \id "169" \grammarCase "nominative"</w:instrText>
        <w:fldChar w:fldCharType="separate"/>
      </w:r>
      <w:r>
        <w:rPr>
          <w:sz w:val="24"/>
        </w:rPr>
        <w:t xml:space="preserve">дров для нужд УФПС Удмуртской Республики</w:t>
      </w:r>
      <w:r>
        <w:rPr>
          <w:sz w:val="24"/>
        </w:rPr>
        <w:fldChar w:fldCharType="end"/>
      </w:r>
    </w:p>
    <w:p>
      <w:pPr>
        <w:rPr>
          <w:sz w:val="24"/>
        </w:rPr>
        <w:jc w:val="both"/>
        <w:ind w:left="5103" w:right="7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6"/>
      </w:r>
      <w:r>
        <w:rPr>
          <w:sz w:val="24"/>
        </w:rPr>
        <w:t xml:space="preserve"> </w:t>
      </w:r>
      <w:r>
        <w:rPr>
          <w:sz w:val="24"/>
        </w:rPr>
        <w:fldChar w:fldCharType="end"/>
      </w:r>
    </w:p>
    <w:p>
      <w:pPr>
        <w:rPr>
          <w:sz w:val="24"/>
        </w:rPr>
        <w:jc w:val="right"/>
        <w:ind w:right="709"/>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7"/>
      </w:r>
      <w:r>
        <w:rPr>
          <w:sz w:val="24"/>
        </w:rPr>
        <w:t xml:space="preserve"> </w:t>
      </w:r>
      <w:r>
        <w:rPr>
          <w:sz w:val="24"/>
        </w:rPr>
        <w:fldChar w:fldCharType="end"/>
      </w:r>
    </w:p>
    <w:p>
      <w:pPr>
        <w:jc w:val="both"/>
        <w:ind w:right="709"/>
        <w:spacing w:line="240" w:lineRule="auto"/>
        <w:tabs>
          <w:tab w:val="left" w:pos="3804"/>
          <w:tab w:val="left" w:pos="4794"/>
        </w:tabs>
      </w:pPr>
    </w:p>
    <w:p>
      <w:pPr>
        <w:rPr>
          <w:b/>
          <w:sz w:val="24"/>
        </w:rPr>
        <w:jc w:val="center"/>
        <w:ind w:right="709"/>
        <w:spacing w:line="240" w:lineRule="auto"/>
        <w:tabs>
          <w:tab w:val="left" w:pos="3804"/>
          <w:tab w:val="left" w:pos="4794"/>
        </w:tabs>
      </w:pPr>
      <w:r>
        <w:rPr>
          <w:b/>
          <w:sz w:val="24"/>
        </w:rPr>
        <w:t>Комплаенс-оговорка</w:t>
      </w:r>
      <w:r>
        <w:rPr>
          <w:b/>
          <w:sz w:val="24"/>
          <w:vertAlign w:val="superscript"/>
        </w:rPr>
        <w:footnoteReference w:id="38"/>
      </w:r>
    </w:p>
    <w:p>
      <w:pPr>
        <w:rPr>
          <w:sz w:val="24"/>
        </w:rPr>
        <w:jc w:val="both"/>
        <w:ind w:right="709"/>
        <w:spacing w:line="240" w:lineRule="auto"/>
        <w:tabs>
          <w:tab w:val="left" w:pos="399"/>
          <w:tab w:val="left" w:pos="684"/>
          <w:tab w:val="left" w:pos="479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right="709"/>
        <w:spacing w:line="240" w:lineRule="auto"/>
        <w:tabs>
          <w:tab w:val="left" w:pos="399"/>
          <w:tab w:val="left" w:pos="684"/>
          <w:tab w:val="left" w:pos="4794"/>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right="709"/>
        <w:spacing w:line="240" w:lineRule="auto"/>
        <w:tabs>
          <w:tab w:val="left" w:pos="399"/>
          <w:tab w:val="left" w:pos="684"/>
          <w:tab w:val="left" w:pos="4794"/>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right="709"/>
        <w:spacing w:line="240" w:lineRule="auto"/>
        <w:tabs>
          <w:tab w:val="left" w:pos="399"/>
          <w:tab w:val="left" w:pos="684"/>
          <w:tab w:val="left" w:pos="4794"/>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right="709"/>
        <w:spacing w:line="240" w:lineRule="auto"/>
        <w:tabs>
          <w:tab w:val="left" w:pos="399"/>
          <w:tab w:val="left" w:pos="684"/>
          <w:tab w:val="left" w:pos="4794"/>
        </w:tabs>
      </w:pPr>
      <w:r>
        <w:rPr>
          <w:sz w:val="24"/>
        </w:rPr>
        <w:t>1.3.1.</w:t>
      </w:r>
      <w:r>
        <w:rPr>
          <w:sz w:val="24"/>
        </w:rPr>
        <w:tab/>
      </w:r>
      <w:r>
        <w:rPr>
          <w:sz w:val="24"/>
        </w:rPr>
        <w:t xml:space="preserve">Стороны исходят из следующих заверений об обстоятельствах, имеющих существенное значение при заключении, исполнении и прекращении Договора: </w:t>
      </w:r>
    </w:p>
    <w:p>
      <w:pPr>
        <w:rPr>
          <w:sz w:val="24"/>
        </w:rPr>
        <w:jc w:val="both"/>
        <w:ind w:right="709"/>
        <w:spacing w:line="240" w:lineRule="auto"/>
        <w:tabs>
          <w:tab w:val="left" w:pos="399"/>
          <w:tab w:val="left" w:pos="684"/>
          <w:tab w:val="left" w:pos="479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right="709"/>
        <w:spacing w:line="240" w:lineRule="auto"/>
        <w:tabs>
          <w:tab w:val="left" w:pos="399"/>
          <w:tab w:val="left" w:pos="684"/>
          <w:tab w:val="left" w:pos="4794"/>
        </w:tabs>
      </w:pPr>
      <w:r>
        <w:rPr>
          <w:sz w:val="24"/>
        </w:rPr>
        <w:t xml:space="preserve">б) ни одна из Сторон не находится во владении и/или под контролем лиц, включенных в Перечень.</w:t>
      </w:r>
    </w:p>
    <w:p>
      <w:pPr>
        <w:rPr>
          <w:sz w:val="24"/>
        </w:rPr>
        <w:jc w:val="both"/>
        <w:ind w:right="709"/>
        <w:spacing w:line="240" w:lineRule="auto"/>
        <w:tabs>
          <w:tab w:val="left" w:pos="399"/>
          <w:tab w:val="left" w:pos="684"/>
          <w:tab w:val="left" w:pos="4794"/>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right="709"/>
        <w:spacing w:line="240" w:lineRule="auto"/>
        <w:tabs>
          <w:tab w:val="left" w:pos="399"/>
          <w:tab w:val="left" w:pos="684"/>
          <w:tab w:val="left" w:pos="4794"/>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40"/>
          <w:ilvl w:val="0"/>
        </w:numPr>
        <w:rPr>
          <w:sz w:val="24"/>
        </w:rPr>
        <w:jc w:val="both"/>
        <w:ind w:left="-21" w:right="709" w:firstLine="6"/>
        <w:spacing w:line="240" w:lineRule="auto"/>
        <w:tabs>
          <w:tab w:val="left" w:pos="549"/>
          <w:tab w:val="left" w:pos="479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40"/>
          <w:ilvl w:val="0"/>
        </w:numPr>
        <w:rPr>
          <w:sz w:val="24"/>
        </w:rPr>
        <w:jc w:val="both"/>
        <w:ind w:left="-21" w:right="709" w:firstLine="6"/>
        <w:spacing w:line="240" w:lineRule="auto"/>
        <w:tabs>
          <w:tab w:val="left" w:pos="549"/>
          <w:tab w:val="left" w:pos="479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right="709"/>
        <w:spacing w:line="240" w:lineRule="auto"/>
        <w:tabs>
          <w:tab w:val="left" w:pos="3804"/>
          <w:tab w:val="left" w:pos="479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rStyle w:val="af9"/>
          <w:sz w:val="24"/>
        </w:rPr>
        <w:t>compliance-R00@russianpost.ru</w:t>
      </w:r>
      <w:r>
        <w:fldChar w:fldCharType="end"/>
      </w:r>
      <w:r>
        <w:rPr>
          <w:sz w:val="24"/>
        </w:rPr>
        <w:t xml:space="preserve">. </w:t>
      </w:r>
    </w:p>
    <w:p>
      <w:pPr>
        <w:rPr>
          <w:sz w:val="24"/>
        </w:rPr>
        <w:jc w:val="both"/>
        <w:ind w:right="709"/>
        <w:spacing w:line="240" w:lineRule="auto"/>
        <w:tabs>
          <w:tab w:val="left" w:pos="3804"/>
          <w:tab w:val="left" w:pos="4794"/>
        </w:tabs>
      </w:pPr>
      <w:r>
        <w:rPr>
          <w:sz w:val="24"/>
        </w:rPr>
        <w:t xml:space="preserve">Уведомление </w:t>
      </w:r>
      <w:r>
        <w:rPr>
          <w:sz w:val="24"/>
        </w:rPr>
        <w:fldChar w:fldCharType="begin" w:fldLock="true"/>
        <w:instrText xml:space="preserve">LBVARIABLE \id "662"</w:instrText>
        <w:fldChar w:fldCharType="separate"/>
      </w:r>
      <w:r>
        <w:rPr>
          <w:sz w:val="24"/>
        </w:rPr>
        <w:t>_____________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"663"</w:instrText>
        <w:fldChar w:fldCharType="separate"/>
      </w:r>
      <w:r>
        <w:rPr>
          <w:sz w:val="24"/>
        </w:rPr>
        <w:t>_______________</w:t>
      </w:r>
      <w:r>
        <w:rPr>
          <w:sz w:val="24"/>
        </w:rPr>
        <w:fldChar w:fldCharType="end"/>
      </w:r>
      <w:r>
        <w:rPr>
          <w:sz w:val="24"/>
        </w:rPr>
        <w:t>.</w:t>
      </w:r>
    </w:p>
    <w:p>
      <w:pPr>
        <w:rPr>
          <w:sz w:val="24"/>
        </w:rPr>
        <w:jc w:val="both"/>
        <w:ind w:right="709"/>
        <w:spacing w:line="240" w:lineRule="auto"/>
        <w:tabs>
          <w:tab w:val="left" w:pos="3804"/>
          <w:tab w:val="left" w:pos="4794"/>
        </w:tabs>
      </w:pPr>
      <w:r>
        <w:rPr>
          <w:sz w:val="24"/>
        </w:rPr>
        <w:t xml:space="preserve">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right="709"/>
        <w:spacing w:line="240" w:lineRule="auto"/>
        <w:tabs>
          <w:tab w:val="left" w:pos="3804"/>
          <w:tab w:val="left" w:pos="479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right="709"/>
        <w:spacing w:line="240" w:lineRule="auto"/>
        <w:tabs>
          <w:tab w:val="left" w:pos="264"/>
          <w:tab w:val="left" w:pos="479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right="709"/>
        <w:spacing w:line="240" w:lineRule="auto"/>
        <w:tabs>
          <w:tab w:val="left" w:pos="3804"/>
          <w:tab w:val="left" w:pos="479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right="709"/>
        <w:spacing w:line="240" w:lineRule="auto"/>
        <w:tabs>
          <w:tab w:val="left" w:pos="264"/>
          <w:tab w:val="left" w:pos="479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right="709"/>
        <w:spacing w:line="240" w:lineRule="auto"/>
        <w:tabs>
          <w:tab w:val="left" w:pos="3804"/>
          <w:tab w:val="left" w:pos="479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right="709"/>
        <w:spacing w:line="240" w:lineRule="auto"/>
        <w:tabs>
          <w:tab w:val="left" w:pos="3804"/>
          <w:tab w:val="left" w:pos="479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right="709"/>
        <w:spacing w:line="240" w:lineRule="auto"/>
        <w:tabs>
          <w:tab w:val="left" w:pos="3804"/>
          <w:tab w:val="left" w:pos="479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right="709"/>
        <w:spacing w:line="240" w:lineRule="auto"/>
        <w:tabs>
          <w:tab w:val="left" w:pos="264"/>
          <w:tab w:val="left" w:pos="479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right="709"/>
        <w:spacing w:line="240" w:lineRule="auto"/>
        <w:tabs>
          <w:tab w:val="left" w:pos="3804"/>
          <w:tab w:val="left" w:pos="479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right="709"/>
        <w:spacing w:line="240" w:lineRule="auto"/>
        <w:tabs>
          <w:tab w:val="left" w:pos="3804"/>
          <w:tab w:val="left" w:pos="479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right="709"/>
        <w:spacing w:line="240" w:lineRule="auto"/>
        <w:tabs>
          <w:tab w:val="left" w:pos="3804"/>
          <w:tab w:val="left" w:pos="479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right="709"/>
        <w:spacing w:line="240" w:lineRule="auto"/>
        <w:tabs>
          <w:tab w:val="left" w:pos="3804"/>
          <w:tab w:val="left" w:pos="479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jc w:val="both"/>
        <w:ind w:right="709"/>
        <w:spacing w:line="240" w:lineRule="auto"/>
        <w:tabs>
          <w:tab w:val="left" w:pos="3804"/>
          <w:tab w:val="left" w:pos="4794"/>
        </w:tabs>
      </w:pPr>
    </w:p>
    <w:p>
      <w:pPr>
        <w:jc w:val="both"/>
        <w:ind w:right="709"/>
        <w:spacing w:line="240" w:lineRule="auto"/>
        <w:tabs>
          <w:tab w:val="left" w:pos="3804"/>
          <w:tab w:val="left" w:pos="4794"/>
        </w:tabs>
      </w:pPr>
    </w:p>
    <w:tbl>
      <w:tblPr>
        <w:tblStyle w:val="a4"/>
        <w:tblW w:w="936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2"/>
        <w:gridCol w:w="4538"/>
      </w:tblGrid>
      <w:tr>
        <w:tc>
          <w:tcPr>
            <w:tcW w:w="4820" w:type="dxa"/>
            <w:hideMark/>
          </w:tcPr>
          <w:p>
            <w:pPr>
              <w:pStyle w:val="LBBodyText1"/>
              <w:rPr>
                <w:sz w:val="22"/>
              </w:rPr>
              <w:jc w:val="left"/>
              <w:spacing w:before="240"/>
            </w:pPr>
            <w:r>
              <w:rPr>
                <w:b/>
                <w:sz w:val="22"/>
              </w:rPr>
              <w:t>ПОКУПАТЕЛЬ:</w:t>
            </w:r>
          </w:p>
        </w:tc>
        <w:tc>
          <w:tcPr>
            <w:tcW w:w="4536" w:type="dxa"/>
            <w:hideMark/>
          </w:tcPr>
          <w:p>
            <w:pPr>
              <w:pStyle w:val="LBBodyText1"/>
              <w:rPr>
                <w:sz w:val="22"/>
              </w:rPr>
              <w:jc w:val="left"/>
              <w:spacing w:before="240"/>
            </w:pPr>
            <w:r>
              <w:rPr>
                <w:b/>
                <w:sz w:val="22"/>
              </w:rPr>
              <w:t>ПОСТАВЩИК:</w:t>
            </w:r>
          </w:p>
        </w:tc>
      </w:tr>
      <w:tr>
        <w:tc>
          <w:tcPr>
            <w:tcW w:w="4820" w:type="dxa"/>
            <w:hideMark/>
          </w:tcPr>
          <w:p>
            <w:pPr>
              <w:pStyle w:val="LBBodyText1"/>
              <w:rPr>
                <w:sz w:val="22"/>
              </w:rPr>
            </w:pPr>
            <w:r>
              <w:rPr>
                <w:sz w:val="22"/>
              </w:rPr>
              <w:fldChar w:fldCharType="begin" w:fldLock="true"/>
              <w:instrText xml:space="preserve">LBVARIABLE \id "22"</w:instrText>
              <w:fldChar w:fldCharType="separate"/>
            </w:r>
            <w:r>
              <w:rPr>
                <w:sz w:val="22"/>
              </w:rPr>
              <w:fldChar w:fldCharType="begin" w:fldLock="true"/>
              <w:instrText xml:space="preserve">LBVARIABLE \id "24"</w:instrText>
              <w:fldChar w:fldCharType="separate"/>
            </w:r>
            <w:r>
              <w:rPr>
                <w:sz w:val="22"/>
              </w:rPr>
              <w:t xml:space="preserve">директор УФПС Удмуртской Республики</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"22"</w:instrText>
              <w:fldChar w:fldCharType="separate"/>
            </w:r>
            <w:r>
              <w:rPr>
                <w:sz w:val="22"/>
              </w:rPr>
              <w:fldChar w:fldCharType="begin" w:fldLock="true"/>
              <w:instrText xml:space="preserve">LBVARIABLE \id "25"</w:instrText>
              <w:fldChar w:fldCharType="separate"/>
            </w:r>
            <w:r>
              <w:rPr>
                <w:sz w:val="22"/>
              </w:rPr>
              <w:t xml:space="preserve">Шишкин Владимир Анатольевич</w:t>
            </w:r>
            <w:r>
              <w:rPr>
                <w:sz w:val="22"/>
              </w:rPr>
              <w:fldChar w:fldCharType="end"/>
            </w:r>
            <w:r>
              <w:rPr>
                <w:sz w:val="22"/>
              </w:rPr>
              <w:fldChar w:fldCharType="end"/>
            </w:r>
          </w:p>
        </w:tc>
        <w:tc>
          <w:tcPr>
            <w:tcW w:w="4536" w:type="dxa"/>
            <w:hideMark/>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hideMark/>
          </w:tcPr>
          <w:p>
            <w:pPr>
              <w:pStyle w:val="LBBodyText1"/>
              <w:rPr>
                <w:sz w:val="22"/>
              </w:rPr>
              <w:jc w:val="left"/>
            </w:pPr>
            <w:r>
              <w:rPr>
                <w:sz w:val="22"/>
              </w:rPr>
              <w:t xml:space="preserve">___ ____________ 20__ г.</w:t>
            </w:r>
          </w:p>
        </w:tc>
        <w:tc>
          <w:tcPr>
            <w:tcW w:w="4536" w:type="dxa"/>
            <w:hideMark/>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hideMark/>
          </w:tcPr>
          <w:p>
            <w:pPr>
              <w:pStyle w:val="LBBodyText1"/>
              <w:rPr>
                <w:sz w:val="22"/>
                <w:vertAlign w:val="superscript"/>
              </w:rPr>
              <w:jc w:val="left"/>
            </w:pPr>
            <w:r>
              <w:rPr>
                <w:sz w:val="22"/>
              </w:rPr>
              <w:t xml:space="preserve">М.П. (при наличии печати)</w:t>
            </w:r>
          </w:p>
        </w:tc>
      </w:tr>
    </w:tbl>
    <w:p>
      <w:pPr>
        <w:jc w:val="both"/>
        <w:ind w:right="709"/>
        <w:spacing w:line="240" w:lineRule="auto"/>
        <w:tabs>
          <w:tab w:val="left" w:pos="3804"/>
          <w:tab w:val="left" w:pos="4794"/>
        </w:tabs>
      </w:pPr>
    </w:p>
    <w:sectPr>
      <w:pgSz w:w="11906" w:h="16838" w:orient="portrait"/>
      <w:pgMar w:left="1701" w:right="140" w:top="1134" w:bottom="1134" w:gutter="0" w:header="709" w:footer="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BB7" w:rsidRDefault="000E0BB7" w:rsidP="00CE05AB">
      <w:pPr>
        <w:spacing w:after="0" w:line="240" w:lineRule="auto"/>
      </w:pPr>
      <w:r>
        <w:separator/>
      </w:r>
    </w:p>
  </w:endnote>
  <w:endnote w:type="continuationSeparator" w:id="0">
    <w:p w:rsidR="000E0BB7" w:rsidRDefault="000E0BB7"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fa"/>
      <w:jc w:val="right"/>
    </w:pPr>
  </w:p>
  <w:p>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BB7" w:rsidRDefault="000E0BB7" w:rsidP="00CE05AB">
      <w:pPr>
        <w:spacing w:after="0" w:line="240" w:lineRule="auto"/>
      </w:pPr>
      <w:r>
        <w:separator/>
      </w:r>
    </w:p>
  </w:footnote>
  <w:footnote w:type="continuationSeparator" w:id="0">
    <w:p w:rsidR="000E0BB7" w:rsidRDefault="000E0BB7" w:rsidP="00CE05AB">
      <w:pPr>
        <w:spacing w:after="0" w:line="240" w:lineRule="auto"/>
      </w:pPr>
      <w:r>
        <w:continuationSeparator/>
      </w:r>
    </w:p>
  </w:footnote>
  <w:footnote w:id="1">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номер Договора.</w:t>
      </w:r>
    </w:p>
  </w:footnote>
  <w:footnote w:id="2">
    <w:p w:rsidR="00CF661E" w:rsidRDefault="00CF661E">
      <w:pPr>
        <w:pStyle w:val="a7"/>
      </w:pPr>
      <w:r>
        <w:rPr>
          <w:rStyle w:val="a9"/>
        </w:rPr>
        <w:footnoteRef/>
      </w:r>
      <w:r>
        <w:t xml:space="preserve"> </w:t>
      </w:r>
      <w:r w:rsidRPr="003C45A8">
        <w:rPr>
          <w:sz w:val="18"/>
          <w:szCs w:val="18"/>
        </w:rPr>
        <w:t>Указывается дата заключения Договора.</w:t>
      </w:r>
    </w:p>
  </w:footnote>
  <w:footnote w:id="3">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F42F1B" w:rsidRPr="006027E7" w:rsidRDefault="00F42F1B" w:rsidP="00F42F1B">
      <w:pPr>
        <w:pStyle w:val="a7"/>
        <w:jc w:val="both"/>
      </w:pPr>
      <w:r w:rsidRPr="006027E7">
        <w:rPr>
          <w:rStyle w:val="a9"/>
        </w:rPr>
        <w:footnoteRef/>
      </w:r>
      <w:r w:rsidRPr="006027E7">
        <w:t xml:space="preserve"> Условие включается, если обязанности по приемке (оформлению первичных документов) во</w:t>
      </w:r>
      <w:r w:rsidR="00A138AB">
        <w:t>зложены на филиал, а Поставщик является Плательщиком НДС</w:t>
      </w:r>
      <w:r w:rsidRPr="006027E7">
        <w:t xml:space="preserve">. </w:t>
      </w:r>
    </w:p>
  </w:footnote>
  <w:footnote w:id="7">
    <w:p w:rsidR="000348D3" w:rsidRPr="006027E7" w:rsidRDefault="000348D3" w:rsidP="000348D3">
      <w:pPr>
        <w:pStyle w:val="a7"/>
        <w:jc w:val="both"/>
      </w:pPr>
      <w:r w:rsidRPr="006027E7">
        <w:rPr>
          <w:rStyle w:val="a9"/>
        </w:rPr>
        <w:footnoteRef/>
      </w:r>
      <w:r w:rsidRPr="006027E7">
        <w:t xml:space="preserve"> Указать страну происхождения Товара применительно к каждому виду Товара.</w:t>
      </w:r>
    </w:p>
  </w:footnote>
  <w:footnote w:id="8">
    <w:p w:rsidR="008A4491" w:rsidRPr="006027E7" w:rsidRDefault="008A4491" w:rsidP="008A4491">
      <w:pPr>
        <w:pStyle w:val="a7"/>
        <w:jc w:val="both"/>
      </w:pPr>
      <w:r w:rsidRPr="006027E7">
        <w:rPr>
          <w:rStyle w:val="a9"/>
        </w:rPr>
        <w:footnoteRef/>
      </w:r>
      <w:r w:rsidRPr="006027E7">
        <w:t xml:space="preserve"> Указать страну происхождения Товара применительно к каждому виду Товара.</w:t>
      </w:r>
    </w:p>
  </w:footnote>
  <w:footnote w:id="9">
    <w:p w:rsidR="00A138AB" w:rsidRDefault="00A138AB">
      <w:pPr>
        <w:pStyle w:val="a7"/>
      </w:pPr>
      <w:r>
        <w:rPr>
          <w:rStyle w:val="a9"/>
        </w:rPr>
        <w:footnoteRef/>
      </w:r>
      <w:r>
        <w:t xml:space="preserve"> </w:t>
      </w:r>
      <w:r w:rsidRPr="00A138AB">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0">
    <w:p w:rsidR="00CF661E" w:rsidRDefault="00CF661E" w:rsidP="00DD767C">
      <w:pPr>
        <w:pStyle w:val="a7"/>
        <w:jc w:val="both"/>
        <w:rPr>
          <w:sz w:val="18"/>
          <w:szCs w:val="18"/>
        </w:rPr>
      </w:pPr>
      <w:r>
        <w:rPr>
          <w:rStyle w:val="a9"/>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1">
    <w:p w:rsidR="00CF661E" w:rsidRDefault="00CF661E" w:rsidP="00DD767C">
      <w:pPr>
        <w:pStyle w:val="a7"/>
        <w:jc w:val="both"/>
        <w:rPr>
          <w:sz w:val="18"/>
          <w:szCs w:val="18"/>
        </w:rPr>
      </w:pPr>
      <w:r>
        <w:rPr>
          <w:rStyle w:val="a9"/>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2">
    <w:p w:rsidR="00CF661E" w:rsidRDefault="00CF661E" w:rsidP="00DD767C">
      <w:pPr>
        <w:pStyle w:val="a7"/>
        <w:jc w:val="both"/>
      </w:pPr>
      <w:r>
        <w:rPr>
          <w:rStyle w:val="a9"/>
        </w:rPr>
        <w:footnoteRef/>
      </w:r>
      <w:r>
        <w:t xml:space="preserve"> Пункт </w:t>
      </w:r>
      <w:r>
        <w:rPr>
          <w:sz w:val="18"/>
          <w:szCs w:val="18"/>
        </w:rPr>
        <w:t>подлежит включению в Договор в случае, если Поставщик – иностранное лицо.</w:t>
      </w:r>
    </w:p>
  </w:footnote>
  <w:footnote w:id="13">
    <w:p w:rsidR="00CF661E" w:rsidRDefault="00CF661E" w:rsidP="00F44D10">
      <w:pPr>
        <w:pStyle w:val="a7"/>
        <w:jc w:val="both"/>
      </w:pPr>
      <w:r>
        <w:rPr>
          <w:rStyle w:val="a9"/>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4">
    <w:p w:rsidR="00CF661E" w:rsidRDefault="00CF661E" w:rsidP="00DD767C">
      <w:pPr>
        <w:pStyle w:val="a7"/>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5">
    <w:p w:rsidR="00CF661E" w:rsidRDefault="00CF661E" w:rsidP="00883325">
      <w:pPr>
        <w:pStyle w:val="a7"/>
        <w:jc w:val="both"/>
        <w:rPr>
          <w:sz w:val="18"/>
          <w:szCs w:val="18"/>
        </w:rPr>
      </w:pPr>
      <w:r>
        <w:rPr>
          <w:rStyle w:val="a9"/>
          <w:sz w:val="18"/>
          <w:szCs w:val="18"/>
        </w:rPr>
        <w:footnoteRef/>
      </w:r>
      <w:r>
        <w:rPr>
          <w:sz w:val="18"/>
          <w:szCs w:val="18"/>
        </w:rPr>
        <w:t xml:space="preserve"> Если контрагентом является физическое лицо, то пункт удалить.</w:t>
      </w:r>
    </w:p>
  </w:footnote>
  <w:footnote w:id="16">
    <w:p w:rsidR="00CF661E" w:rsidRPr="006D3AA4" w:rsidRDefault="00CF661E" w:rsidP="00883325">
      <w:pPr>
        <w:pStyle w:val="a7"/>
        <w:jc w:val="both"/>
      </w:pPr>
      <w:r>
        <w:rPr>
          <w:rStyle w:val="a9"/>
        </w:rPr>
        <w:footnoteRef/>
      </w:r>
      <w:r>
        <w:t xml:space="preserve"> </w:t>
      </w:r>
      <w:r w:rsidRPr="00883325">
        <w:rPr>
          <w:sz w:val="18"/>
          <w:szCs w:val="18"/>
        </w:rPr>
        <w:t>Только для юридических лиц и индивидуальных предпринимателей.</w:t>
      </w:r>
    </w:p>
  </w:footnote>
  <w:footnote w:id="17">
    <w:p w:rsidR="00CF661E" w:rsidRDefault="00CF661E" w:rsidP="00883325">
      <w:pPr>
        <w:pStyle w:val="a7"/>
        <w:jc w:val="both"/>
      </w:pPr>
      <w:r>
        <w:rPr>
          <w:vertAlign w:val="superscript"/>
        </w:rPr>
        <w:footnoteRef/>
      </w:r>
      <w:r>
        <w:t xml:space="preserve"> </w:t>
      </w:r>
      <w:r w:rsidRPr="00BA24B3">
        <w:rPr>
          <w:sz w:val="18"/>
          <w:szCs w:val="18"/>
        </w:rPr>
        <w:t>Только для физических лиц.</w:t>
      </w:r>
    </w:p>
  </w:footnote>
  <w:footnote w:id="18">
    <w:p w:rsidR="00CF661E" w:rsidRDefault="00CF661E">
      <w:pPr>
        <w:pStyle w:val="a7"/>
      </w:pPr>
      <w:r>
        <w:rPr>
          <w:rStyle w:val="a9"/>
        </w:rPr>
        <w:footnoteRef/>
      </w:r>
      <w:r>
        <w:t xml:space="preserve"> </w:t>
      </w:r>
      <w:r w:rsidRPr="007D352B">
        <w:rPr>
          <w:sz w:val="18"/>
          <w:szCs w:val="18"/>
        </w:rPr>
        <w:t>Применяется, если договор заключен с физическим лицом.</w:t>
      </w:r>
    </w:p>
  </w:footnote>
  <w:footnote w:id="19">
    <w:p w:rsidR="00CF661E" w:rsidRPr="00EB6D6E" w:rsidRDefault="00CF661E" w:rsidP="00EB6D6E">
      <w:pPr>
        <w:pStyle w:val="a7"/>
        <w:jc w:val="both"/>
        <w:rPr>
          <w:sz w:val="18"/>
          <w:szCs w:val="18"/>
        </w:rPr>
      </w:pPr>
      <w:r w:rsidRPr="00EB6D6E">
        <w:rPr>
          <w:rStyle w:val="a9"/>
          <w:sz w:val="18"/>
          <w:szCs w:val="18"/>
        </w:rPr>
        <w:footnoteRef/>
      </w:r>
      <w:r w:rsidRPr="00EB6D6E">
        <w:rPr>
          <w:sz w:val="18"/>
          <w:szCs w:val="18"/>
        </w:rPr>
        <w:t xml:space="preserve"> Указывается дата заключения Договора.</w:t>
      </w:r>
    </w:p>
  </w:footnote>
  <w:footnote w:id="20">
    <w:p w:rsidR="00CF661E" w:rsidRPr="00EB6D6E" w:rsidRDefault="00CF661E" w:rsidP="00EB6D6E">
      <w:pPr>
        <w:pStyle w:val="a7"/>
        <w:jc w:val="both"/>
        <w:rPr>
          <w:sz w:val="18"/>
          <w:szCs w:val="18"/>
        </w:rPr>
      </w:pPr>
      <w:r w:rsidRPr="00EB6D6E">
        <w:rPr>
          <w:rStyle w:val="a9"/>
          <w:sz w:val="18"/>
          <w:szCs w:val="18"/>
        </w:rPr>
        <w:footnoteRef/>
      </w:r>
      <w:r w:rsidRPr="00EB6D6E">
        <w:rPr>
          <w:sz w:val="18"/>
          <w:szCs w:val="18"/>
        </w:rPr>
        <w:t xml:space="preserve"> Указывается номер Договора.</w:t>
      </w:r>
    </w:p>
  </w:footnote>
  <w:footnote w:id="21">
    <w:p w:rsidR="001C5A24" w:rsidRPr="00EB6D6E" w:rsidRDefault="001C5A24" w:rsidP="00EB6D6E">
      <w:pPr>
        <w:pStyle w:val="a7"/>
        <w:jc w:val="both"/>
        <w:rPr>
          <w:sz w:val="18"/>
          <w:szCs w:val="18"/>
        </w:rPr>
      </w:pPr>
      <w:r w:rsidRPr="00EB6D6E">
        <w:rPr>
          <w:rStyle w:val="a9"/>
          <w:sz w:val="18"/>
          <w:szCs w:val="18"/>
        </w:rPr>
        <w:footnoteRef/>
      </w:r>
      <w:r w:rsidRPr="00EB6D6E">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2">
    <w:p w:rsidR="00E52886" w:rsidRDefault="00E52886" w:rsidP="00E52886">
      <w:pPr>
        <w:pStyle w:val="a7"/>
        <w:jc w:val="both"/>
      </w:pPr>
      <w:r>
        <w:rPr>
          <w:rStyle w:val="a9"/>
        </w:rPr>
        <w:footnoteRef/>
      </w:r>
      <w: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p w:rsidR="00E52886" w:rsidRDefault="00E52886" w:rsidP="00E52886">
      <w:pPr>
        <w:pStyle w:val="a7"/>
        <w:jc w:val="both"/>
      </w:pPr>
      <w:r>
        <w:rPr>
          <w:rStyle w:val="a9"/>
        </w:rPr>
        <w:footnoteRef/>
      </w:r>
      <w:r>
        <w:t>Столбец заполняется с учетом требований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p w:rsidR="00E52886" w:rsidRDefault="00E52886">
      <w:pPr>
        <w:pStyle w:val="a7"/>
      </w:pPr>
    </w:p>
  </w:footnote>
  <w:footnote w:id="23">
    <w:p w:rsidR="00CF661E" w:rsidRPr="00851704" w:rsidRDefault="00CF661E" w:rsidP="005760BC">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24">
    <w:p w:rsidR="00CF661E" w:rsidRDefault="00CF661E" w:rsidP="005760BC">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CF661E" w:rsidRPr="00851704" w:rsidRDefault="00CF661E" w:rsidP="005760BC">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26">
    <w:p w:rsidR="00CF661E" w:rsidRDefault="00CF661E" w:rsidP="005760BC">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7">
    <w:p w:rsidR="00CF661E" w:rsidRPr="00B714B7" w:rsidRDefault="00CF661E" w:rsidP="005760BC">
      <w:pPr>
        <w:pStyle w:val="a7"/>
        <w:jc w:val="both"/>
        <w:rPr>
          <w:sz w:val="18"/>
          <w:szCs w:val="18"/>
        </w:rPr>
      </w:pPr>
      <w:r w:rsidRPr="00B714B7">
        <w:rPr>
          <w:rStyle w:val="a9"/>
          <w:sz w:val="18"/>
          <w:szCs w:val="18"/>
        </w:rPr>
        <w:footnoteRef/>
      </w:r>
      <w:r w:rsidRPr="00B714B7">
        <w:rPr>
          <w:sz w:val="18"/>
          <w:szCs w:val="18"/>
        </w:rPr>
        <w:t xml:space="preserve"> Указывается дата заключения Договора.</w:t>
      </w:r>
    </w:p>
  </w:footnote>
  <w:footnote w:id="28">
    <w:p w:rsidR="00CF661E" w:rsidRPr="00B714B7" w:rsidRDefault="00CF661E" w:rsidP="005760BC">
      <w:pPr>
        <w:pStyle w:val="a7"/>
        <w:jc w:val="both"/>
        <w:rPr>
          <w:sz w:val="18"/>
          <w:szCs w:val="18"/>
        </w:rPr>
      </w:pPr>
      <w:r w:rsidRPr="00B714B7">
        <w:rPr>
          <w:rStyle w:val="a9"/>
          <w:sz w:val="18"/>
          <w:szCs w:val="18"/>
        </w:rPr>
        <w:footnoteRef/>
      </w:r>
      <w:r w:rsidRPr="00B714B7">
        <w:rPr>
          <w:sz w:val="18"/>
          <w:szCs w:val="18"/>
        </w:rPr>
        <w:t xml:space="preserve"> Указывается номер Договора.</w:t>
      </w:r>
    </w:p>
  </w:footnote>
  <w:footnote w:id="29">
    <w:p w:rsidR="00CF661E" w:rsidRPr="00B714B7" w:rsidRDefault="00CF661E" w:rsidP="00CA20FD">
      <w:pPr>
        <w:pStyle w:val="a7"/>
        <w:rPr>
          <w:sz w:val="18"/>
          <w:szCs w:val="18"/>
        </w:rPr>
      </w:pPr>
      <w:r w:rsidRPr="00B714B7">
        <w:rPr>
          <w:rStyle w:val="a9"/>
          <w:sz w:val="18"/>
          <w:szCs w:val="18"/>
        </w:rPr>
        <w:footnoteRef/>
      </w:r>
      <w:r w:rsidRPr="00B714B7">
        <w:rPr>
          <w:sz w:val="18"/>
          <w:szCs w:val="18"/>
        </w:rPr>
        <w:t xml:space="preserve"> Указать наименование товара в соответствии с условиями договора.</w:t>
      </w:r>
    </w:p>
  </w:footnote>
  <w:footnote w:id="30">
    <w:p w:rsidR="00B714B7" w:rsidRDefault="00B714B7">
      <w:pPr>
        <w:pStyle w:val="a7"/>
      </w:pPr>
      <w:r w:rsidRPr="00B714B7">
        <w:rPr>
          <w:rStyle w:val="a9"/>
          <w:sz w:val="18"/>
          <w:szCs w:val="18"/>
        </w:rPr>
        <w:footnoteRef/>
      </w:r>
      <w:r w:rsidRPr="00B714B7">
        <w:rPr>
          <w:sz w:val="18"/>
          <w:szCs w:val="18"/>
        </w:rPr>
        <w:t xml:space="preserve"> Необходимо выбрать указание.</w:t>
      </w:r>
    </w:p>
  </w:footnote>
  <w:footnote w:id="31">
    <w:p w:rsidR="00CF661E" w:rsidRPr="00B714B7" w:rsidRDefault="00CF661E" w:rsidP="00705349">
      <w:pPr>
        <w:pStyle w:val="a7"/>
        <w:ind w:right="709"/>
        <w:jc w:val="both"/>
        <w:rPr>
          <w:sz w:val="18"/>
          <w:szCs w:val="18"/>
        </w:rPr>
      </w:pPr>
      <w:r w:rsidRPr="00B714B7">
        <w:rPr>
          <w:rStyle w:val="a9"/>
          <w:sz w:val="18"/>
          <w:szCs w:val="18"/>
        </w:rPr>
        <w:footnoteRef/>
      </w:r>
      <w:r w:rsidRPr="00B714B7">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w:t>
      </w:r>
      <w:r w:rsidR="00A138AB">
        <w:rPr>
          <w:sz w:val="18"/>
          <w:szCs w:val="18"/>
        </w:rPr>
        <w:t>является плательщиком НДС</w:t>
      </w:r>
      <w:r w:rsidRPr="00B714B7">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2">
    <w:p w:rsidR="00CF661E" w:rsidRPr="00B714B7" w:rsidRDefault="00CF661E" w:rsidP="00705349">
      <w:pPr>
        <w:pStyle w:val="a7"/>
        <w:ind w:right="709"/>
        <w:jc w:val="both"/>
        <w:rPr>
          <w:sz w:val="18"/>
          <w:szCs w:val="18"/>
        </w:rPr>
      </w:pPr>
      <w:r w:rsidRPr="00B714B7">
        <w:rPr>
          <w:rStyle w:val="a9"/>
          <w:sz w:val="18"/>
          <w:szCs w:val="18"/>
        </w:rPr>
        <w:footnoteRef/>
      </w:r>
      <w:r w:rsidRPr="00B714B7">
        <w:rPr>
          <w:sz w:val="18"/>
          <w:szCs w:val="18"/>
        </w:rPr>
        <w:t xml:space="preserve"> </w:t>
      </w:r>
      <w:r w:rsidRPr="00B714B7">
        <w:rPr>
          <w:bCs/>
          <w:color w:val="000000"/>
          <w:sz w:val="18"/>
          <w:szCs w:val="18"/>
        </w:rPr>
        <w:t>Необходимо заполнить.</w:t>
      </w:r>
    </w:p>
  </w:footnote>
  <w:footnote w:id="33">
    <w:p w:rsidR="00CF661E" w:rsidRPr="00B714B7" w:rsidRDefault="00CF661E" w:rsidP="00705349">
      <w:pPr>
        <w:pStyle w:val="a7"/>
        <w:ind w:right="709"/>
        <w:jc w:val="both"/>
        <w:rPr>
          <w:sz w:val="18"/>
          <w:szCs w:val="18"/>
        </w:rPr>
      </w:pPr>
      <w:r w:rsidRPr="00B714B7">
        <w:rPr>
          <w:rStyle w:val="a9"/>
          <w:sz w:val="18"/>
          <w:szCs w:val="18"/>
        </w:rPr>
        <w:footnoteRef/>
      </w:r>
      <w:r w:rsidRPr="00B714B7">
        <w:rPr>
          <w:sz w:val="18"/>
          <w:szCs w:val="18"/>
        </w:rPr>
        <w:t xml:space="preserve"> </w:t>
      </w:r>
      <w:r w:rsidR="00B714B7" w:rsidRPr="00B714B7">
        <w:rPr>
          <w:sz w:val="18"/>
          <w:szCs w:val="18"/>
        </w:rPr>
        <w:t>Применяется, если Договор заключен с иностранным лицом, в случаях, установленных ст.147 НК РФ, с учетом положений п.1 ст.161 НК РФ.</w:t>
      </w:r>
    </w:p>
  </w:footnote>
  <w:footnote w:id="34">
    <w:p w:rsidR="00B714B7" w:rsidRPr="00B714B7" w:rsidRDefault="00B714B7" w:rsidP="00705349">
      <w:pPr>
        <w:pStyle w:val="a7"/>
        <w:ind w:right="709"/>
        <w:jc w:val="both"/>
        <w:rPr>
          <w:sz w:val="18"/>
          <w:szCs w:val="18"/>
        </w:rPr>
      </w:pPr>
      <w:r w:rsidRPr="00B714B7">
        <w:rPr>
          <w:rStyle w:val="a9"/>
          <w:sz w:val="18"/>
          <w:szCs w:val="18"/>
        </w:rPr>
        <w:footnoteRef/>
      </w:r>
      <w:r w:rsidRPr="00B714B7">
        <w:rPr>
          <w:sz w:val="18"/>
          <w:szCs w:val="18"/>
        </w:rPr>
        <w:t xml:space="preserve"> Сумма должна содержать указание на применяемую Поста</w:t>
      </w:r>
      <w:bookmarkStart w:id="10" w:name="_GoBack"/>
      <w:bookmarkEnd w:id="10"/>
      <w:r w:rsidRPr="00B714B7">
        <w:rPr>
          <w:sz w:val="18"/>
          <w:szCs w:val="18"/>
        </w:rPr>
        <w:t xml:space="preserve">вщиком систему налогообложения (например: «в том числе НДС ____%___________ (__________) рублей», если Поставщик </w:t>
      </w:r>
      <w:r w:rsidR="00A138AB">
        <w:rPr>
          <w:sz w:val="18"/>
          <w:szCs w:val="18"/>
        </w:rPr>
        <w:t>является плательщиком НДС</w:t>
      </w:r>
      <w:r w:rsidRPr="00B714B7">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5">
    <w:p w:rsidR="00CF661E" w:rsidRDefault="00CF661E" w:rsidP="00705349">
      <w:pPr>
        <w:pStyle w:val="a7"/>
        <w:ind w:right="709"/>
        <w:jc w:val="both"/>
      </w:pPr>
      <w:r w:rsidRPr="00B714B7">
        <w:rPr>
          <w:rStyle w:val="a9"/>
          <w:sz w:val="18"/>
          <w:szCs w:val="18"/>
        </w:rPr>
        <w:footnoteRef/>
      </w:r>
      <w:r w:rsidRPr="00B714B7">
        <w:rPr>
          <w:sz w:val="18"/>
          <w:szCs w:val="18"/>
        </w:rPr>
        <w:t xml:space="preserve"> Указываются отчетные документы в соответствии с условиями Договора.</w:t>
      </w:r>
    </w:p>
  </w:footnote>
  <w:footnote w:id="36">
    <w:p w:rsidR="006E6498" w:rsidRPr="00B714B7" w:rsidRDefault="006E6498" w:rsidP="006E6498">
      <w:pPr>
        <w:pStyle w:val="a7"/>
        <w:jc w:val="both"/>
        <w:rPr>
          <w:sz w:val="18"/>
          <w:szCs w:val="18"/>
        </w:rPr>
      </w:pPr>
      <w:r w:rsidRPr="00B714B7">
        <w:rPr>
          <w:rStyle w:val="a9"/>
          <w:sz w:val="18"/>
          <w:szCs w:val="18"/>
        </w:rPr>
        <w:footnoteRef/>
      </w:r>
      <w:r w:rsidRPr="00B714B7">
        <w:rPr>
          <w:sz w:val="18"/>
          <w:szCs w:val="18"/>
        </w:rPr>
        <w:t xml:space="preserve"> Указывается дата заключения Договора.</w:t>
      </w:r>
    </w:p>
  </w:footnote>
  <w:footnote w:id="37">
    <w:p w:rsidR="006E6498" w:rsidRPr="00B714B7" w:rsidRDefault="006E6498" w:rsidP="006E6498">
      <w:pPr>
        <w:pStyle w:val="a7"/>
        <w:jc w:val="both"/>
        <w:rPr>
          <w:sz w:val="18"/>
          <w:szCs w:val="18"/>
        </w:rPr>
      </w:pPr>
      <w:r w:rsidRPr="00B714B7">
        <w:rPr>
          <w:rStyle w:val="a9"/>
          <w:sz w:val="18"/>
          <w:szCs w:val="18"/>
        </w:rPr>
        <w:footnoteRef/>
      </w:r>
      <w:r w:rsidRPr="00B714B7">
        <w:rPr>
          <w:sz w:val="18"/>
          <w:szCs w:val="18"/>
        </w:rPr>
        <w:t xml:space="preserve"> Указывается номер Договора.</w:t>
      </w:r>
    </w:p>
  </w:footnote>
  <w:footnote w:id="38">
    <w:p w:rsidR="006E6498" w:rsidRPr="00A8356D" w:rsidRDefault="006E6498" w:rsidP="006E6498">
      <w:pPr>
        <w:pStyle w:val="a7"/>
        <w:jc w:val="both"/>
      </w:pPr>
      <w:r w:rsidRPr="00A8356D">
        <w:rPr>
          <w:rStyle w:val="a9"/>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042076e"/>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754a3b"/>
    <w:multiLevelType w:val="multilevel"/>
    <w:styleLink w:val="2"/>
    <w:lvl w:ilvl="0">
      <w:start w:val="1"/>
      <w:numFmt w:val="decimal"/>
      <w:lvlText w:val="%1."/>
      <w:lvlJc w:val="left"/>
      <w:pPr>
        <w:ind w:left="720" w:hanging="720"/>
        <w:tabs>
          <w:tab w:val="num" w:pos="720"/>
        </w:tabs>
      </w:pPr>
    </w:lvl>
    <w:lvl w:ilvl="1">
      <w:start w:val="1"/>
      <w:numFmt w:val="decimal"/>
      <w:lvlText w:val="%1.%2"/>
      <w:lvlJc w:val="left"/>
      <w:pPr>
        <w:ind w:left="720" w:hanging="720"/>
        <w:tabs>
          <w:tab w:val="num" w:pos="720"/>
        </w:tabs>
      </w:pPr>
    </w:lvl>
    <w:lvl w:ilvl="2">
      <w:start w:val="1"/>
      <w:numFmt w:val="lowerLetter"/>
      <w:lvlText w:val="(%3)"/>
      <w:lvlJc w:val="left"/>
      <w:pPr>
        <w:ind w:left="1440" w:hanging="720"/>
        <w:tabs>
          <w:tab w:val="num" w:pos="1440"/>
        </w:tabs>
      </w:pPr>
    </w:lvl>
    <w:lvl w:ilvl="3">
      <w:start w:val="1"/>
      <w:numFmt w:val="lowerRoman"/>
      <w:lvlText w:val="(%4)"/>
      <w:lvlJc w:val="left"/>
      <w:pPr>
        <w:ind w:left="3981" w:hanging="720"/>
        <w:tabs>
          <w:tab w:val="num" w:pos="3981"/>
        </w:tabs>
      </w:pPr>
    </w:lvl>
    <w:lvl w:ilvl="4">
      <w:start w:val="1"/>
      <w:numFmt w:val="upperLetter"/>
      <w:lvlText w:val="(%5)"/>
      <w:lvlJc w:val="left"/>
      <w:pPr>
        <w:ind w:left="2880" w:hanging="720"/>
        <w:tabs>
          <w:tab w:val="num" w:pos="2880"/>
        </w:tabs>
      </w:pPr>
    </w:lvl>
    <w:lvl w:ilvl="5">
      <w:start w:val="1"/>
      <w:numFmt w:val="upperLetter"/>
      <w:lvlText w:val="(%6)"/>
      <w:lvlJc w:val="left"/>
      <w:pPr>
        <w:ind w:left="3600" w:hanging="720"/>
        <w:tabs>
          <w:tab w:val="num" w:pos="3600"/>
        </w:tabs>
      </w:pPr>
    </w:lvl>
    <w:lvl w:ilvl="6">
      <w:start w:val="1"/>
      <w:numFmt w:val="upperRoman"/>
      <w:lvlText w:val="(%7)"/>
      <w:lvlJc w:val="left"/>
      <w:pPr>
        <w:ind w:left="4321" w:hanging="721"/>
        <w:tabs>
          <w:tab w:val="num" w:pos="4321"/>
        </w:tabs>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77d6ba9"/>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94a0895"/>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4">
    <w:nsid w:val="0a010813"/>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nsid w:val="0a522767"/>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df34419"/>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7">
    <w:nsid w:val="12574ec6"/>
    <w:multiLevelType w:val="multilevel"/>
    <w:lvl w:ilvl="0">
      <w:start w:val="1"/>
      <w:numFmt w:val="decimal"/>
      <w:lvlText w:val="%1."/>
      <w:lvlJc w:val="left"/>
      <w:pStyle w:val="LBGovstyle1"/>
      <w:pPr>
        <w:ind w:left="851" w:hanging="851"/>
      </w:pPr>
      <w:rPr>
        <w:b/>
        <w:i w:val="false"/>
      </w:rPr>
    </w:lvl>
    <w:lvl w:ilvl="1">
      <w:start w:val="1"/>
      <w:numFmt w:val="decimal"/>
      <w:lvlText w:val="%1.%2."/>
      <w:lvlJc w:val="left"/>
      <w:pStyle w:val="LBGovstyle2"/>
      <w:pPr>
        <w:ind w:left="0" w:firstLine="720"/>
      </w:pPr>
      <w:rPr>
        <w:b w:val="false"/>
      </w:rPr>
    </w:lvl>
    <w:lvl w:ilvl="2">
      <w:start w:val="1"/>
      <w:numFmt w:val="decimal"/>
      <w:lvlText w:val="%1.%2.%3."/>
      <w:lvlJc w:val="left"/>
      <w:pStyle w:val="LBGovstyle3"/>
      <w:pPr>
        <w:ind w:left="0" w:firstLine="720"/>
      </w:pPr>
      <w:rPr>
        <w:color w:val="auto"/>
      </w:rPr>
    </w:lvl>
    <w:lvl w:ilvl="3">
      <w:start w:val="1"/>
      <w:numFmt w:val="decimal"/>
      <w:lvlText w:val="%1.%2.%3.%4."/>
      <w:lvlJc w:val="left"/>
      <w:pStyle w:val="LBGovstyle4"/>
      <w:pPr>
        <w:ind w:left="0" w:firstLine="720"/>
      </w:pPr>
    </w:lvl>
    <w:lvl w:ilvl="4">
      <w:start w:val="1"/>
      <w:numFmt w:val="lowerRoman"/>
      <w:lvlText w:val="(%5)"/>
      <w:lvlJc w:val="left"/>
      <w:pStyle w:val="LBGovstyle5"/>
      <w:pPr>
        <w:ind w:left="0" w:firstLine="720"/>
      </w:pPr>
    </w:lvl>
    <w:lvl w:ilvl="5">
      <w:start w:val="1"/>
      <w:numFmt w:val="bullet"/>
      <w:lvlText w:val=""/>
      <w:lvlJc w:val="left"/>
      <w:pPr>
        <w:ind w:left="851" w:hanging="851"/>
      </w:pPr>
      <w:rPr>
        <w:rFonts w:ascii="Symbol" w:hAnsi="Symbol"/>
      </w:rPr>
    </w:lvl>
    <w:lvl w:ilvl="6">
      <w:start w:val="1"/>
      <w:numFmt w:val="bullet"/>
      <w:lvlText w:val=""/>
      <w:lvlJc w:val="left"/>
      <w:pStyle w:val="LBGovstyle6"/>
      <w:pPr>
        <w:ind w:left="851" w:hanging="851"/>
      </w:pPr>
      <w:rPr>
        <w:color w:val="auto"/>
        <w:rFonts w:ascii="Symbol" w:hAnsi="Symbol"/>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8">
    <w:nsid w:val="149a16ba"/>
    <w:multiLevelType w:val="multilevel"/>
    <w:name w:val="l1_doczillaScheme_1"/>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4a77797"/>
    <w:multiLevelType w:val="multilevel"/>
    <w:name w:val="l0_doczillaScheme_1"/>
    <w:lvl w:ilvl="0">
      <w:start w:val="1"/>
      <w:numFmt w:val="decimal"/>
      <w:lvlText w:val="%1."/>
      <w:lvlJc w:val="left"/>
      <w:pPr>
        <w:ind w:left="360" w:hanging="360"/>
      </w:pPr>
    </w:lvl>
    <w:lvl w:ilvl="1">
      <w:start w:val="1"/>
      <w:numFmt w:val="decimal"/>
      <w:lvlText w:val="%1.%2."/>
      <w:lvlJc w:val="left"/>
      <w:pPr>
        <w:ind w:left="0" w:firstLine="0"/>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07a0f54"/>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11">
    <w:nsid w:val="209b0e17"/>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12">
    <w:nsid w:val="245f0b66"/>
    <w:multiLevelType w:val="multilevel"/>
    <w:lvl w:ilvl="0">
      <w:start w:val="1"/>
      <w:numFmt w:val="lowerLetter"/>
      <w:lvlText w:val="(%1)"/>
      <w:lvlJc w:val="left"/>
      <w:pStyle w:val="LBRoman2"/>
      <w:pPr>
        <w:ind w:left="1440" w:hanging="720"/>
        <w:tabs>
          <w:tab w:val="num" w:pos="1440"/>
        </w:tabs>
      </w:pPr>
      <w:rPr>
        <w:b w:val="false"/>
        <w:i w:val="false"/>
        <w:u w:val="none"/>
        <w:strike w:val="false"/>
        <w:caps w:val="false"/>
        <w:smallCaps w:val="false"/>
        <w:color w:val="000000"/>
        <w:sz w:val="22"/>
        <w:spacing w:val="0"/>
        <w:vertAlign w:val="baseline"/>
        <w:position w:val="0"/>
      </w:rPr>
    </w:lvl>
    <w:lvl w:ilvl="1">
      <w:start w:val="1"/>
      <w:numFmt w:val="none"/>
      <w:lvlText w:val=""/>
      <w:lvlJc w:val="left"/>
      <w:pPr>
        <w:ind w:left="1296" w:hanging="576"/>
        <w:tabs>
          <w:tab w:val="num" w:pos="1296"/>
        </w:tabs>
      </w:pPr>
    </w:lvl>
    <w:lvl w:ilvl="2">
      <w:start w:val="1"/>
      <w:numFmt w:val="none"/>
      <w:lvlText w:val=""/>
      <w:lvlJc w:val="left"/>
      <w:pPr>
        <w:ind w:left="1440" w:hanging="720"/>
        <w:tabs>
          <w:tab w:val="num" w:pos="1440"/>
        </w:tabs>
      </w:pPr>
    </w:lvl>
    <w:lvl w:ilvl="3">
      <w:start w:val="1"/>
      <w:numFmt w:val="none"/>
      <w:lvlText w:val=""/>
      <w:lvlJc w:val="left"/>
      <w:pPr>
        <w:ind w:left="1584" w:hanging="864"/>
        <w:tabs>
          <w:tab w:val="num" w:pos="1584"/>
        </w:tabs>
      </w:pPr>
    </w:lvl>
    <w:lvl w:ilvl="4">
      <w:start w:val="1"/>
      <w:numFmt w:val="none"/>
      <w:lvlText w:val=""/>
      <w:lvlJc w:val="left"/>
      <w:pPr>
        <w:ind w:left="1728" w:hanging="1008"/>
        <w:tabs>
          <w:tab w:val="num" w:pos="1728"/>
        </w:tabs>
      </w:pPr>
    </w:lvl>
    <w:lvl w:ilvl="5">
      <w:start w:val="1"/>
      <w:numFmt w:val="none"/>
      <w:lvlText w:val=""/>
      <w:lvlJc w:val="left"/>
      <w:pPr>
        <w:ind w:left="1872" w:hanging="1152"/>
        <w:tabs>
          <w:tab w:val="num" w:pos="1872"/>
        </w:tabs>
      </w:pPr>
    </w:lvl>
    <w:lvl w:ilvl="6">
      <w:start w:val="1"/>
      <w:numFmt w:val="none"/>
      <w:lvlText w:val=""/>
      <w:lvlJc w:val="left"/>
      <w:pPr>
        <w:ind w:left="2016" w:hanging="1296"/>
        <w:tabs>
          <w:tab w:val="num" w:pos="2016"/>
        </w:tabs>
      </w:pPr>
    </w:lvl>
    <w:lvl w:ilvl="7">
      <w:start w:val="1"/>
      <w:numFmt w:val="none"/>
      <w:lvlText w:val=""/>
      <w:lvlJc w:val="left"/>
      <w:pPr>
        <w:ind w:left="2160" w:hanging="1440"/>
        <w:tabs>
          <w:tab w:val="num" w:pos="2160"/>
        </w:tabs>
      </w:pPr>
    </w:lvl>
    <w:lvl w:ilvl="8">
      <w:start w:val="1"/>
      <w:numFmt w:val="decimal"/>
      <w:lvlText w:val="%1.%2.%3.%4.%5.%6.%7.%8.%9"/>
      <w:lvlJc w:val="left"/>
      <w:pPr>
        <w:ind w:left="2304" w:hanging="1584"/>
        <w:tabs>
          <w:tab w:val="num" w:pos="2304"/>
        </w:tabs>
      </w:pPr>
    </w:lvl>
  </w:abstractNum>
  <w:abstractNum w:abstractNumId="13">
    <w:nsid w:val="248e18b7"/>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81b50dc"/>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93e6933"/>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16">
    <w:nsid w:val="2bf05134"/>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17">
    <w:nsid w:val="2d2f16a8"/>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e715dfb"/>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ef23b2d"/>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4f96cf3"/>
    <w:multiLevelType w:val="hybridMultilevel"/>
    <w:lvl w:ilvl="0">
      <w:start w:val="1"/>
      <w:numFmt w:val="decimal"/>
      <w:lvlText w:val="%1."/>
      <w:lvlJc w:val="left"/>
      <w:pPr>
        <w:ind w:left="1654" w:hanging="945"/>
      </w:pPr>
      <w:rPr>
        <w:b w:val="false"/>
        <w:i w:val="false"/>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a547b25"/>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abstractNum w:abstractNumId="22">
    <w:nsid w:val="3c170f03"/>
    <w:multiLevelType w:val="multilevel"/>
    <w:lvl w:ilvl="0">
      <w:start w:val="1"/>
      <w:numFmt w:val="decimal"/>
      <w:lvlText w:val="%1."/>
      <w:lvlJc w:val="left"/>
      <w:pStyle w:val="LBSimple1-Alt"/>
      <w:pPr>
        <w:ind w:left="851" w:hanging="851"/>
      </w:pPr>
    </w:lvl>
    <w:lvl w:ilvl="1">
      <w:start w:val="1"/>
      <w:numFmt w:val="decimal"/>
      <w:lvlText w:val="%1.%2."/>
      <w:lvlJc w:val="left"/>
      <w:pStyle w:val="LBSimple2-Alt"/>
      <w:pPr>
        <w:ind w:left="851" w:hanging="851"/>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1643da2"/>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4">
    <w:nsid w:val="598f7cc3"/>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5">
    <w:nsid w:val="5fdb23bc"/>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26">
    <w:nsid w:val="622b530e"/>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27">
    <w:nsid w:val="64751e18"/>
    <w:multiLevelType w:val="hybridMultilevel"/>
    <w:lvl w:ilvl="0">
      <w:start w:val="1"/>
      <w:numFmt w:val="decimal"/>
      <w:lvlText w:val="%1."/>
      <w:lvlJc w:val="left"/>
      <w:pPr>
        <w:ind w:left="1429" w:hanging="360"/>
      </w:pPr>
      <w:rPr>
        <w:b w:val="false"/>
        <w:i w:val="false"/>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nsid w:val="648c0891"/>
    <w:multiLevelType w:val="multilevel"/>
    <w:name w:val="l0_doczillaScheme_2"/>
    <w:lvl w:ilvl="0">
      <w:start w:val="1"/>
      <w:numFmt w:val="decimal"/>
      <w:lvlText w:val="%1."/>
      <w:lvlJc w:val="left"/>
      <w:pPr>
        <w:ind w:left="360" w:hanging="360"/>
      </w:pPr>
    </w:lvl>
    <w:lvl w:ilvl="1">
      <w:start w:val="1"/>
      <w:numFmt w:val="decimal"/>
      <w:lvlText w:val="%1.%2."/>
      <w:lvlJc w:val="left"/>
      <w:pPr>
        <w:ind w:left="0" w:firstLine="0"/>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94410e2"/>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9b22ea"/>
    <w:multiLevelType w:val="hybridMultilevel"/>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1">
    <w:nsid w:val="6e783d74"/>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32">
    <w:nsid w:val="6fa72340"/>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06d5d30"/>
    <w:multiLevelType w:val="multilevel"/>
    <w:name w:val="l0"/>
    <w:lvl w:ilvl="0">
      <w:start w:val="1"/>
      <w:numFmt w:val="decimal"/>
      <w:lvlText w:val="%1."/>
      <w:lvlJc w:val="left"/>
      <w:pStyle w:val="LBGovstyle1doczillaStyle1"/>
      <w:pPr>
        <w:ind w:hanging="720"/>
      </w:pPr>
    </w:lvl>
    <w:lvl w:ilvl="1">
      <w:start w:val="1"/>
      <w:numFmt w:val="decimal"/>
      <w:lvlText w:val="%1.%2."/>
      <w:lvlJc w:val="left"/>
      <w:pStyle w:val="LBGovstyle2doczillaStyle1"/>
      <w:pPr>
        <w:ind w:left="720" w:hanging="720"/>
      </w:pPr>
    </w:lvl>
    <w:lvl w:ilvl="2">
      <w:start w:val="1"/>
      <w:numFmt w:val="decimal"/>
      <w:lvlText w:val="%1.%2.%3."/>
      <w:lvlJc w:val="left"/>
      <w:pStyle w:val="LBGovstyle3doczillaStyle1"/>
      <w:pPr>
        <w:ind w:left="720" w:hanging="720"/>
      </w:pPr>
    </w:lvl>
    <w:lvl w:ilvl="3">
      <w:start w:val="1"/>
      <w:numFmt w:val="decimal"/>
      <w:lvlText w:val="%1.%2.%3.%4."/>
      <w:lvlJc w:val="left"/>
      <w:pStyle w:val="LBGovstyle4doczillaStyle1"/>
      <w:pPr>
        <w:ind w:left="720" w:hanging="720"/>
      </w:pPr>
    </w:lvl>
    <w:lvl w:ilvl="4">
      <w:start w:val="1"/>
      <w:numFmt w:val="decimal"/>
      <w:lvlText w:val="(%5)"/>
      <w:lvlJc w:val="left"/>
      <w:pStyle w:val="LBGovstyle5doczillaStyle1"/>
      <w:pPr>
        <w:ind w:left="1440" w:hanging="720"/>
      </w:pPr>
    </w:lvl>
    <w:lvl w:ilvl="5">
      <w:start w:val="1"/>
      <w:numFmt w:val="bullet"/>
      <w:lvlText w:val=""/>
      <w:lvlJc w:val="left"/>
      <w:pPr>
        <w:ind w:left="1440" w:hanging="720"/>
      </w:pPr>
      <w:rPr>
        <w:rFonts w:ascii="Symbol" w:hAnsi="Symbol"/>
      </w:rPr>
    </w:lvl>
    <w:lvl w:ilvl="6">
      <w:start w:val="1"/>
      <w:numFmt w:val="bullet"/>
      <w:lvlText w:val=""/>
      <w:lvlJc w:val="left"/>
      <w:pStyle w:val="LBGovstyle6doczillaStyle1"/>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34">
    <w:nsid w:val="7179782e"/>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21d1067"/>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6074d25"/>
    <w:multiLevelType w:val="multilevel"/>
    <w:lvl w:ilvl="0">
      <w:start w:val="1"/>
      <w:numFmt w:val="decimal"/>
      <w:lvlText w:val="%1."/>
      <w:lvlJc w:val="left"/>
      <w:pStyle w:val="LBSimple1"/>
      <w:pPr>
        <w:ind w:left="567" w:hanging="567"/>
      </w:pPr>
    </w:lvl>
    <w:lvl w:ilvl="1">
      <w:start w:val="1"/>
      <w:numFmt w:val="lowerLetter"/>
      <w:lvlText w:val="%2)"/>
      <w:lvlJc w:val="left"/>
      <w:pStyle w:val="LBSimple2"/>
      <w:pPr>
        <w:ind w:left="1440" w:hanging="589"/>
      </w:pPr>
    </w:lvl>
    <w:lvl w:ilvl="2">
      <w:start w:val="1"/>
      <w:numFmt w:val="lowerRoman"/>
      <w:lvlText w:val="%3)"/>
      <w:lvlJc w:val="left"/>
      <w:pStyle w:val="LBSimple3"/>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61d065a"/>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38">
    <w:nsid w:val="7e21148d"/>
    <w:multiLevelType w:val="multilevel"/>
    <w:name w:val="l1"/>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2">
    <w:abstractNumId w:val="15"/>
  </w:num>
  <w:num w:numId="3">
    <w:abstractNumId w:val="2"/>
  </w:num>
  <w:num w:numId="4">
    <w:abstractNumId w:val="3"/>
  </w:num>
  <w:num w:numId="5">
    <w:abstractNumId w:val="24"/>
  </w:num>
  <w:num w:numId="6">
    <w:abstractNumId w:val="31"/>
  </w:num>
  <w:num w:numId="7">
    <w:abstractNumId w:val="26"/>
  </w:num>
  <w:num w:numId="8">
    <w:abstractNumId w:val="16"/>
  </w:num>
  <w:num w:numId="9">
    <w:abstractNumId w:val="11"/>
  </w:num>
  <w:num w:numId="10">
    <w:abstractNumId w:val="1"/>
  </w:num>
  <w:num w:numId="11">
    <w:abstractNumId w:val="10"/>
  </w:num>
  <w:num w:numId="12">
    <w:abstractNumId w:val="23"/>
  </w:num>
  <w:num w:numId="13">
    <w:abstractNumId w:val="37"/>
  </w:num>
  <w:num w:numId="14">
    <w:abstractNumId w:val="34"/>
  </w:num>
  <w:num w:numId="15">
    <w:abstractNumId w:val="29"/>
  </w:num>
  <w:num w:numId="16">
    <w:abstractNumId w:val="21"/>
  </w:num>
  <w:num w:numId="17">
    <w:abstractNumId w:val="32"/>
  </w:num>
  <w:num w:numId="18">
    <w:abstractNumId w:val="18"/>
  </w:num>
  <w:num w:numId="19">
    <w:abstractNumId w:val="4"/>
  </w:num>
  <w:num w:numId="20">
    <w:abstractNumId w:val="25"/>
  </w:num>
  <w:num w:numId="21">
    <w:abstractNumId w:val="36"/>
  </w:num>
  <w:num w:numId="22">
    <w:abstractNumId w:val="22"/>
  </w:num>
  <w:num w:numId="23">
    <w:abstractNumId w:val="5"/>
  </w:num>
  <w:num w:numId="24">
    <w:abstractNumId w:val="12"/>
  </w:num>
  <w:num w:numId="25">
    <w:abstractNumId w:val="7"/>
  </w:num>
  <w:num w:numId="26">
    <w:abstractNumId w:val="33"/>
  </w:num>
  <w:num w:numId="27">
    <w:abstractNumId w:val="28"/>
  </w:num>
  <w:num w:numId="28">
    <w:abstractNumId w:val="8"/>
  </w:num>
  <w:num w:numId="29">
    <w:abstractNumId w:val="7"/>
  </w:num>
  <w:num w:numId="30">
    <w:abstractNumId w:val="7"/>
  </w:num>
  <w:num w:numId="31">
    <w:abstractNumId w:val="7"/>
  </w:num>
  <w:num w:numId="32">
    <w:abstractNumId w:val="27"/>
  </w:num>
  <w:num w:numId="33">
    <w:abstractNumId w:val="0"/>
  </w:num>
  <w:num w:numId="34">
    <w:abstractNumId w:val="17"/>
  </w:num>
  <w:num w:numId="35">
    <w:abstractNumId w:val="13"/>
  </w:num>
  <w:num w:numId="36">
    <w:abstractNumId w:val="35"/>
  </w:num>
  <w:num w:numId="37">
    <w:abstractNumId w:val="14"/>
  </w:num>
  <w:num w:numId="38">
    <w:abstractNumId w:val="30"/>
  </w:num>
  <w:num w:numId="39">
    <w:abstractNumId w:val="19"/>
  </w:num>
  <w:num w:numId="40">
    <w:abstractNumId w:val="6"/>
  </w:num>
</w:numbering>
</file>

<file path=word/settings.xml><?xml version="1.0" encoding="utf-8"?>
<w:setting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efaultTabStop w:val="709"/>
  <w:zoom w:percent="1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8AB"/>
    <w:rsid w:val="00001451"/>
    <w:rsid w:val="00001E67"/>
    <w:rsid w:val="0000273D"/>
    <w:rsid w:val="000062BA"/>
    <w:rsid w:val="00013E35"/>
    <w:rsid w:val="00017FA6"/>
    <w:rsid w:val="00020E42"/>
    <w:rsid w:val="000219B4"/>
    <w:rsid w:val="00023FB7"/>
    <w:rsid w:val="00027F35"/>
    <w:rsid w:val="0003070D"/>
    <w:rsid w:val="000348D3"/>
    <w:rsid w:val="00036E27"/>
    <w:rsid w:val="00043710"/>
    <w:rsid w:val="00051ADC"/>
    <w:rsid w:val="00051C59"/>
    <w:rsid w:val="00052CC0"/>
    <w:rsid w:val="00052D6C"/>
    <w:rsid w:val="0008039B"/>
    <w:rsid w:val="00081189"/>
    <w:rsid w:val="00081265"/>
    <w:rsid w:val="00083D0D"/>
    <w:rsid w:val="00085871"/>
    <w:rsid w:val="0009190E"/>
    <w:rsid w:val="000A4603"/>
    <w:rsid w:val="000A60A5"/>
    <w:rsid w:val="000B184D"/>
    <w:rsid w:val="000B218C"/>
    <w:rsid w:val="000B5618"/>
    <w:rsid w:val="000C58A9"/>
    <w:rsid w:val="000C62B6"/>
    <w:rsid w:val="000C7152"/>
    <w:rsid w:val="000D61DB"/>
    <w:rsid w:val="000D794A"/>
    <w:rsid w:val="000E0BB7"/>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5CBD"/>
    <w:rsid w:val="00192CCB"/>
    <w:rsid w:val="00194889"/>
    <w:rsid w:val="00194AF9"/>
    <w:rsid w:val="001A5717"/>
    <w:rsid w:val="001B1FB1"/>
    <w:rsid w:val="001B20E2"/>
    <w:rsid w:val="001C5A24"/>
    <w:rsid w:val="001D1352"/>
    <w:rsid w:val="001D7083"/>
    <w:rsid w:val="001E1098"/>
    <w:rsid w:val="001E1F11"/>
    <w:rsid w:val="00204BD5"/>
    <w:rsid w:val="00206D22"/>
    <w:rsid w:val="00207602"/>
    <w:rsid w:val="00207773"/>
    <w:rsid w:val="002105FB"/>
    <w:rsid w:val="00212542"/>
    <w:rsid w:val="00214B24"/>
    <w:rsid w:val="002179E3"/>
    <w:rsid w:val="002200F9"/>
    <w:rsid w:val="0022104E"/>
    <w:rsid w:val="002232C5"/>
    <w:rsid w:val="00225BB5"/>
    <w:rsid w:val="002272F5"/>
    <w:rsid w:val="002278DF"/>
    <w:rsid w:val="00230150"/>
    <w:rsid w:val="00230272"/>
    <w:rsid w:val="00230A91"/>
    <w:rsid w:val="00232214"/>
    <w:rsid w:val="002324E5"/>
    <w:rsid w:val="002333D9"/>
    <w:rsid w:val="002350CD"/>
    <w:rsid w:val="002351DC"/>
    <w:rsid w:val="0023618B"/>
    <w:rsid w:val="00237745"/>
    <w:rsid w:val="00241C35"/>
    <w:rsid w:val="00242695"/>
    <w:rsid w:val="0024641E"/>
    <w:rsid w:val="002476F4"/>
    <w:rsid w:val="0025148B"/>
    <w:rsid w:val="002609F6"/>
    <w:rsid w:val="00263964"/>
    <w:rsid w:val="00264A0C"/>
    <w:rsid w:val="00266E77"/>
    <w:rsid w:val="002729FF"/>
    <w:rsid w:val="002766AB"/>
    <w:rsid w:val="00281CC2"/>
    <w:rsid w:val="00281EA8"/>
    <w:rsid w:val="00287C7F"/>
    <w:rsid w:val="002905AB"/>
    <w:rsid w:val="00292B01"/>
    <w:rsid w:val="002A2A62"/>
    <w:rsid w:val="002B0310"/>
    <w:rsid w:val="002B1158"/>
    <w:rsid w:val="002B16C1"/>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17F73"/>
    <w:rsid w:val="00320BE0"/>
    <w:rsid w:val="0032168D"/>
    <w:rsid w:val="00321E74"/>
    <w:rsid w:val="00322B83"/>
    <w:rsid w:val="00325B0C"/>
    <w:rsid w:val="00332987"/>
    <w:rsid w:val="003343A2"/>
    <w:rsid w:val="0034047B"/>
    <w:rsid w:val="003408A8"/>
    <w:rsid w:val="003421D8"/>
    <w:rsid w:val="00342323"/>
    <w:rsid w:val="00344270"/>
    <w:rsid w:val="00344EF4"/>
    <w:rsid w:val="003475D3"/>
    <w:rsid w:val="00350C50"/>
    <w:rsid w:val="00351E0B"/>
    <w:rsid w:val="00356DFA"/>
    <w:rsid w:val="00357F3C"/>
    <w:rsid w:val="00361A18"/>
    <w:rsid w:val="00362981"/>
    <w:rsid w:val="003659E0"/>
    <w:rsid w:val="003706A5"/>
    <w:rsid w:val="003742E4"/>
    <w:rsid w:val="00375D1F"/>
    <w:rsid w:val="003834C8"/>
    <w:rsid w:val="003849D4"/>
    <w:rsid w:val="00384AC6"/>
    <w:rsid w:val="003911D2"/>
    <w:rsid w:val="003A0A66"/>
    <w:rsid w:val="003A135D"/>
    <w:rsid w:val="003B0AFF"/>
    <w:rsid w:val="003B4F47"/>
    <w:rsid w:val="003C165D"/>
    <w:rsid w:val="003C45A8"/>
    <w:rsid w:val="003C75EA"/>
    <w:rsid w:val="003C7D18"/>
    <w:rsid w:val="003D00CC"/>
    <w:rsid w:val="003D4018"/>
    <w:rsid w:val="003D63CA"/>
    <w:rsid w:val="003E36DE"/>
    <w:rsid w:val="003E683A"/>
    <w:rsid w:val="003F054F"/>
    <w:rsid w:val="003F0D10"/>
    <w:rsid w:val="003F1099"/>
    <w:rsid w:val="003F5CE0"/>
    <w:rsid w:val="00403898"/>
    <w:rsid w:val="004139F9"/>
    <w:rsid w:val="00415322"/>
    <w:rsid w:val="0041713B"/>
    <w:rsid w:val="00420F5A"/>
    <w:rsid w:val="004225E6"/>
    <w:rsid w:val="00422F5A"/>
    <w:rsid w:val="004234F4"/>
    <w:rsid w:val="00423C24"/>
    <w:rsid w:val="004270A1"/>
    <w:rsid w:val="00441279"/>
    <w:rsid w:val="00445B91"/>
    <w:rsid w:val="00445C60"/>
    <w:rsid w:val="00447E94"/>
    <w:rsid w:val="00450711"/>
    <w:rsid w:val="00450E74"/>
    <w:rsid w:val="0045522F"/>
    <w:rsid w:val="00472DFA"/>
    <w:rsid w:val="00474319"/>
    <w:rsid w:val="0047704C"/>
    <w:rsid w:val="00484053"/>
    <w:rsid w:val="0048443A"/>
    <w:rsid w:val="00485682"/>
    <w:rsid w:val="0049449F"/>
    <w:rsid w:val="004A0346"/>
    <w:rsid w:val="004A396D"/>
    <w:rsid w:val="004A551A"/>
    <w:rsid w:val="004B0707"/>
    <w:rsid w:val="004B4FD3"/>
    <w:rsid w:val="004C052C"/>
    <w:rsid w:val="004C2620"/>
    <w:rsid w:val="004C4FF1"/>
    <w:rsid w:val="004D6BFA"/>
    <w:rsid w:val="004D7BAE"/>
    <w:rsid w:val="004E185B"/>
    <w:rsid w:val="004E37F6"/>
    <w:rsid w:val="004F04D2"/>
    <w:rsid w:val="004F1192"/>
    <w:rsid w:val="004F1E4A"/>
    <w:rsid w:val="00505C16"/>
    <w:rsid w:val="0051074E"/>
    <w:rsid w:val="00512B9A"/>
    <w:rsid w:val="00515186"/>
    <w:rsid w:val="0051565D"/>
    <w:rsid w:val="00523A1A"/>
    <w:rsid w:val="0052623F"/>
    <w:rsid w:val="00527C6C"/>
    <w:rsid w:val="005339AB"/>
    <w:rsid w:val="00534AA3"/>
    <w:rsid w:val="00540880"/>
    <w:rsid w:val="0054092F"/>
    <w:rsid w:val="005454E7"/>
    <w:rsid w:val="005516A0"/>
    <w:rsid w:val="00554D62"/>
    <w:rsid w:val="00555899"/>
    <w:rsid w:val="0055612C"/>
    <w:rsid w:val="005570B1"/>
    <w:rsid w:val="005604C5"/>
    <w:rsid w:val="00562A4C"/>
    <w:rsid w:val="00564AD7"/>
    <w:rsid w:val="00567BFF"/>
    <w:rsid w:val="00570016"/>
    <w:rsid w:val="00571A64"/>
    <w:rsid w:val="005760BC"/>
    <w:rsid w:val="00582017"/>
    <w:rsid w:val="00582EFB"/>
    <w:rsid w:val="005841A9"/>
    <w:rsid w:val="005907D7"/>
    <w:rsid w:val="00590E55"/>
    <w:rsid w:val="00592389"/>
    <w:rsid w:val="00595635"/>
    <w:rsid w:val="00596B20"/>
    <w:rsid w:val="005A002B"/>
    <w:rsid w:val="005A0837"/>
    <w:rsid w:val="005A37EB"/>
    <w:rsid w:val="005B716A"/>
    <w:rsid w:val="005B7F2C"/>
    <w:rsid w:val="005C4EC1"/>
    <w:rsid w:val="005C5126"/>
    <w:rsid w:val="005D4089"/>
    <w:rsid w:val="005D5AB6"/>
    <w:rsid w:val="005E2323"/>
    <w:rsid w:val="005E5E7B"/>
    <w:rsid w:val="005E71D2"/>
    <w:rsid w:val="005F165E"/>
    <w:rsid w:val="005F3AB8"/>
    <w:rsid w:val="005F467D"/>
    <w:rsid w:val="005F61AB"/>
    <w:rsid w:val="00612D99"/>
    <w:rsid w:val="006176D8"/>
    <w:rsid w:val="00624F4E"/>
    <w:rsid w:val="006255F8"/>
    <w:rsid w:val="00625836"/>
    <w:rsid w:val="00630D08"/>
    <w:rsid w:val="00632319"/>
    <w:rsid w:val="006327E2"/>
    <w:rsid w:val="006375E2"/>
    <w:rsid w:val="00640B12"/>
    <w:rsid w:val="00644752"/>
    <w:rsid w:val="00647E46"/>
    <w:rsid w:val="006501F9"/>
    <w:rsid w:val="00652FA0"/>
    <w:rsid w:val="00661D85"/>
    <w:rsid w:val="006633EC"/>
    <w:rsid w:val="00663E89"/>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3601"/>
    <w:rsid w:val="006E3A35"/>
    <w:rsid w:val="006E4214"/>
    <w:rsid w:val="006E6498"/>
    <w:rsid w:val="006F08A0"/>
    <w:rsid w:val="006F0AD7"/>
    <w:rsid w:val="006F3CEC"/>
    <w:rsid w:val="006F4E37"/>
    <w:rsid w:val="006F750C"/>
    <w:rsid w:val="00702D75"/>
    <w:rsid w:val="00703F24"/>
    <w:rsid w:val="00704740"/>
    <w:rsid w:val="00705349"/>
    <w:rsid w:val="007070E7"/>
    <w:rsid w:val="007146CC"/>
    <w:rsid w:val="00721DC5"/>
    <w:rsid w:val="00723550"/>
    <w:rsid w:val="007244FE"/>
    <w:rsid w:val="0072473D"/>
    <w:rsid w:val="00724CDD"/>
    <w:rsid w:val="0072645B"/>
    <w:rsid w:val="00727E42"/>
    <w:rsid w:val="00730703"/>
    <w:rsid w:val="007335BA"/>
    <w:rsid w:val="00733CA3"/>
    <w:rsid w:val="00737EA5"/>
    <w:rsid w:val="007406E8"/>
    <w:rsid w:val="00740C60"/>
    <w:rsid w:val="007413E4"/>
    <w:rsid w:val="00741681"/>
    <w:rsid w:val="007444D8"/>
    <w:rsid w:val="00751B17"/>
    <w:rsid w:val="00753F1A"/>
    <w:rsid w:val="007541E2"/>
    <w:rsid w:val="00754CFB"/>
    <w:rsid w:val="00757AC3"/>
    <w:rsid w:val="00760F31"/>
    <w:rsid w:val="0076530E"/>
    <w:rsid w:val="00765436"/>
    <w:rsid w:val="00771A1F"/>
    <w:rsid w:val="007802DA"/>
    <w:rsid w:val="0078151E"/>
    <w:rsid w:val="0078253C"/>
    <w:rsid w:val="00790A15"/>
    <w:rsid w:val="007A1598"/>
    <w:rsid w:val="007A188A"/>
    <w:rsid w:val="007A44A6"/>
    <w:rsid w:val="007B3A43"/>
    <w:rsid w:val="007C150D"/>
    <w:rsid w:val="007C6AE4"/>
    <w:rsid w:val="007D16F3"/>
    <w:rsid w:val="007D175D"/>
    <w:rsid w:val="007D18E6"/>
    <w:rsid w:val="007D24A3"/>
    <w:rsid w:val="007D352B"/>
    <w:rsid w:val="007D3B0A"/>
    <w:rsid w:val="007D6B10"/>
    <w:rsid w:val="007E4C90"/>
    <w:rsid w:val="007F1FF8"/>
    <w:rsid w:val="007F5C90"/>
    <w:rsid w:val="007F75B6"/>
    <w:rsid w:val="00802BBC"/>
    <w:rsid w:val="00803895"/>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5B3"/>
    <w:rsid w:val="00852B8E"/>
    <w:rsid w:val="008635BD"/>
    <w:rsid w:val="00865735"/>
    <w:rsid w:val="008669F5"/>
    <w:rsid w:val="00870E49"/>
    <w:rsid w:val="00873462"/>
    <w:rsid w:val="008753DC"/>
    <w:rsid w:val="00883325"/>
    <w:rsid w:val="00894EF7"/>
    <w:rsid w:val="008A1C76"/>
    <w:rsid w:val="008A4491"/>
    <w:rsid w:val="008B00F7"/>
    <w:rsid w:val="008B0120"/>
    <w:rsid w:val="008B089A"/>
    <w:rsid w:val="008B7692"/>
    <w:rsid w:val="008C5E69"/>
    <w:rsid w:val="008D31F1"/>
    <w:rsid w:val="008E089E"/>
    <w:rsid w:val="008E13AE"/>
    <w:rsid w:val="008E3495"/>
    <w:rsid w:val="008F179B"/>
    <w:rsid w:val="008F3BD4"/>
    <w:rsid w:val="008F4949"/>
    <w:rsid w:val="008F50E5"/>
    <w:rsid w:val="008F5149"/>
    <w:rsid w:val="008F5703"/>
    <w:rsid w:val="009002C2"/>
    <w:rsid w:val="00901A4B"/>
    <w:rsid w:val="00904D16"/>
    <w:rsid w:val="0091062C"/>
    <w:rsid w:val="009130BC"/>
    <w:rsid w:val="0092004F"/>
    <w:rsid w:val="0092167E"/>
    <w:rsid w:val="00923714"/>
    <w:rsid w:val="009239F7"/>
    <w:rsid w:val="0093393D"/>
    <w:rsid w:val="0093395B"/>
    <w:rsid w:val="00945F7D"/>
    <w:rsid w:val="00946176"/>
    <w:rsid w:val="00946675"/>
    <w:rsid w:val="00950D9D"/>
    <w:rsid w:val="00952525"/>
    <w:rsid w:val="00952D82"/>
    <w:rsid w:val="00953D28"/>
    <w:rsid w:val="00971C42"/>
    <w:rsid w:val="009731C2"/>
    <w:rsid w:val="00973A94"/>
    <w:rsid w:val="00975428"/>
    <w:rsid w:val="00977C46"/>
    <w:rsid w:val="00982A06"/>
    <w:rsid w:val="00984E23"/>
    <w:rsid w:val="0098636C"/>
    <w:rsid w:val="009A171A"/>
    <w:rsid w:val="009A23D4"/>
    <w:rsid w:val="009A497E"/>
    <w:rsid w:val="009A578A"/>
    <w:rsid w:val="009B0CAC"/>
    <w:rsid w:val="009B13E8"/>
    <w:rsid w:val="009B2F26"/>
    <w:rsid w:val="009B3875"/>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04E73"/>
    <w:rsid w:val="00A138AB"/>
    <w:rsid w:val="00A14335"/>
    <w:rsid w:val="00A14AFE"/>
    <w:rsid w:val="00A167C2"/>
    <w:rsid w:val="00A171E0"/>
    <w:rsid w:val="00A2305B"/>
    <w:rsid w:val="00A3690E"/>
    <w:rsid w:val="00A40371"/>
    <w:rsid w:val="00A406C2"/>
    <w:rsid w:val="00A41E8B"/>
    <w:rsid w:val="00A45118"/>
    <w:rsid w:val="00A50BD6"/>
    <w:rsid w:val="00A64A52"/>
    <w:rsid w:val="00A7165D"/>
    <w:rsid w:val="00A732D9"/>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1BB0"/>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7ECB"/>
    <w:rsid w:val="00B565D1"/>
    <w:rsid w:val="00B57696"/>
    <w:rsid w:val="00B57E08"/>
    <w:rsid w:val="00B57FAF"/>
    <w:rsid w:val="00B6122A"/>
    <w:rsid w:val="00B632E9"/>
    <w:rsid w:val="00B714B7"/>
    <w:rsid w:val="00B75D25"/>
    <w:rsid w:val="00B76609"/>
    <w:rsid w:val="00B80575"/>
    <w:rsid w:val="00B80E79"/>
    <w:rsid w:val="00B85649"/>
    <w:rsid w:val="00B92DF8"/>
    <w:rsid w:val="00B942CB"/>
    <w:rsid w:val="00B962A4"/>
    <w:rsid w:val="00BB246E"/>
    <w:rsid w:val="00BB6E48"/>
    <w:rsid w:val="00BD002E"/>
    <w:rsid w:val="00BD3697"/>
    <w:rsid w:val="00BD44DE"/>
    <w:rsid w:val="00BD6757"/>
    <w:rsid w:val="00BD6F2D"/>
    <w:rsid w:val="00BE0457"/>
    <w:rsid w:val="00BE6957"/>
    <w:rsid w:val="00BF3BAB"/>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80790"/>
    <w:rsid w:val="00C83FFC"/>
    <w:rsid w:val="00C85609"/>
    <w:rsid w:val="00C8690B"/>
    <w:rsid w:val="00C9128B"/>
    <w:rsid w:val="00C96672"/>
    <w:rsid w:val="00CA20FD"/>
    <w:rsid w:val="00CA22D2"/>
    <w:rsid w:val="00CA2637"/>
    <w:rsid w:val="00CA39D8"/>
    <w:rsid w:val="00CA67BE"/>
    <w:rsid w:val="00CB4059"/>
    <w:rsid w:val="00CC13E9"/>
    <w:rsid w:val="00CC66FB"/>
    <w:rsid w:val="00CC6727"/>
    <w:rsid w:val="00CC6A23"/>
    <w:rsid w:val="00CD137F"/>
    <w:rsid w:val="00CD17B6"/>
    <w:rsid w:val="00CD2410"/>
    <w:rsid w:val="00CD60AD"/>
    <w:rsid w:val="00CE05AB"/>
    <w:rsid w:val="00CE0A4A"/>
    <w:rsid w:val="00CE510A"/>
    <w:rsid w:val="00CE7082"/>
    <w:rsid w:val="00CE7B5E"/>
    <w:rsid w:val="00CF31B6"/>
    <w:rsid w:val="00CF661E"/>
    <w:rsid w:val="00CF79D2"/>
    <w:rsid w:val="00D03F0D"/>
    <w:rsid w:val="00D075EA"/>
    <w:rsid w:val="00D1116E"/>
    <w:rsid w:val="00D11705"/>
    <w:rsid w:val="00D11F91"/>
    <w:rsid w:val="00D16EF9"/>
    <w:rsid w:val="00D17DA9"/>
    <w:rsid w:val="00D201B2"/>
    <w:rsid w:val="00D32A57"/>
    <w:rsid w:val="00D4054E"/>
    <w:rsid w:val="00D40D90"/>
    <w:rsid w:val="00D414F7"/>
    <w:rsid w:val="00D41C50"/>
    <w:rsid w:val="00D42405"/>
    <w:rsid w:val="00D54269"/>
    <w:rsid w:val="00D57463"/>
    <w:rsid w:val="00D63B57"/>
    <w:rsid w:val="00D641DD"/>
    <w:rsid w:val="00D678E4"/>
    <w:rsid w:val="00D7177E"/>
    <w:rsid w:val="00D73C80"/>
    <w:rsid w:val="00D74BB9"/>
    <w:rsid w:val="00D76AD3"/>
    <w:rsid w:val="00D803FC"/>
    <w:rsid w:val="00D80999"/>
    <w:rsid w:val="00D8195D"/>
    <w:rsid w:val="00D82AFE"/>
    <w:rsid w:val="00D90BBC"/>
    <w:rsid w:val="00D97233"/>
    <w:rsid w:val="00DA1BA8"/>
    <w:rsid w:val="00DA3BF0"/>
    <w:rsid w:val="00DB67C5"/>
    <w:rsid w:val="00DB7120"/>
    <w:rsid w:val="00DB7D8E"/>
    <w:rsid w:val="00DC2908"/>
    <w:rsid w:val="00DC2E25"/>
    <w:rsid w:val="00DC4ED2"/>
    <w:rsid w:val="00DD2E4F"/>
    <w:rsid w:val="00DD3D50"/>
    <w:rsid w:val="00DD6117"/>
    <w:rsid w:val="00DD767C"/>
    <w:rsid w:val="00DE1227"/>
    <w:rsid w:val="00DE20F0"/>
    <w:rsid w:val="00DE578F"/>
    <w:rsid w:val="00DF1B49"/>
    <w:rsid w:val="00DF3114"/>
    <w:rsid w:val="00DF3963"/>
    <w:rsid w:val="00E01ED7"/>
    <w:rsid w:val="00E022DA"/>
    <w:rsid w:val="00E0531E"/>
    <w:rsid w:val="00E078B6"/>
    <w:rsid w:val="00E10ACF"/>
    <w:rsid w:val="00E14083"/>
    <w:rsid w:val="00E14C66"/>
    <w:rsid w:val="00E15FA0"/>
    <w:rsid w:val="00E16311"/>
    <w:rsid w:val="00E21815"/>
    <w:rsid w:val="00E22395"/>
    <w:rsid w:val="00E24231"/>
    <w:rsid w:val="00E26904"/>
    <w:rsid w:val="00E36027"/>
    <w:rsid w:val="00E36B68"/>
    <w:rsid w:val="00E477A2"/>
    <w:rsid w:val="00E51951"/>
    <w:rsid w:val="00E52886"/>
    <w:rsid w:val="00E54F55"/>
    <w:rsid w:val="00E82C2C"/>
    <w:rsid w:val="00E855B9"/>
    <w:rsid w:val="00E85750"/>
    <w:rsid w:val="00E913E1"/>
    <w:rsid w:val="00EA5207"/>
    <w:rsid w:val="00EB1F01"/>
    <w:rsid w:val="00EB6D6E"/>
    <w:rsid w:val="00EC2E13"/>
    <w:rsid w:val="00EC3726"/>
    <w:rsid w:val="00EC4751"/>
    <w:rsid w:val="00ED64EF"/>
    <w:rsid w:val="00EE3B5A"/>
    <w:rsid w:val="00EE71E1"/>
    <w:rsid w:val="00EF0B0F"/>
    <w:rsid w:val="00EF1EAC"/>
    <w:rsid w:val="00EF4C9A"/>
    <w:rsid w:val="00EF4F45"/>
    <w:rsid w:val="00F0216F"/>
    <w:rsid w:val="00F131F6"/>
    <w:rsid w:val="00F23F46"/>
    <w:rsid w:val="00F275EC"/>
    <w:rsid w:val="00F31CA6"/>
    <w:rsid w:val="00F32621"/>
    <w:rsid w:val="00F32695"/>
    <w:rsid w:val="00F357FD"/>
    <w:rsid w:val="00F37BB0"/>
    <w:rsid w:val="00F406CB"/>
    <w:rsid w:val="00F42F1B"/>
    <w:rsid w:val="00F447EF"/>
    <w:rsid w:val="00F44D10"/>
    <w:rsid w:val="00F62F3F"/>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D2BE4"/>
    <w:rsid w:val="00FF1CC3"/>
    <w:rsid w:val="00FF57C0"/>
    <w:rsid w:val="00FF602E"/>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doNotIncludeSubdocsInStats/>
  <w:doNotAutoCompressPictures/>
  <w:shapeDefaults>
    <o:shapedefaults xmlns:o="urn:schemas-microsoft-com:office:office" xmlns:ns1="urn:schemas-microsoft-com:vml" ns1:ext="edit" spidmax="1026"/>
    <o:shapelayout xmlns:o="urn:schemas-microsoft-com:office:office" xmlns:ns2="urn:schemas-microsoft-com:vml" ns2:ext="edit">
      <o:idmap ns2:ext="edit" data="1"/>
    </o:shapelayout>
  </w:shapeDefaults>
  <w:decimalSymbol w:val=","/>
  <w:listSeparator w:val=";"/>
  <w14:docId w14:val="193ABDD3"/>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Times New Roman" w:hAnsi="Times New Roman"/>
        <w:lang w:val="ru-RU"/>
      </w:rPr>
    </w:rPrDefault>
    <w:pPrDefault>
      <w:pPr>
        <w:spacing w:after="160" w:line="259" w:lineRule="auto"/>
      </w:pPr>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customStyle="true" w:styleId="1" w:type="numbering">
    <w:name w:val="Стиль1"/>
    <w:basedOn w:val="a3"/>
    <w:uiPriority w:val="99"/>
    <w:pPr>
      <w:numPr>
        <w:numId w:val="3"/>
      </w:numPr>
    </w:pPr>
  </w:style>
  <w:style w:customStyle="true" w:styleId="2" w:type="numbering">
    <w:name w:val="Стиль2"/>
    <w:basedOn w:val="1"/>
    <w:uiPriority w:val="99"/>
    <w:pPr>
      <w:numPr>
        <w:numId w:val="10"/>
      </w:numPr>
    </w:pPr>
  </w:style>
  <w:style w:styleId="3" w:type="paragraph">
    <w:name w:val="heading 3"/>
    <w:basedOn w:val="a"/>
    <w:link w:val="30"/>
    <w:next w:val="a"/>
    <w:uiPriority w:val="9"/>
    <w:pPr>
      <w:jc w:val="both"/>
      <w:keepNext/>
      <w:ind w:firstLine="720"/>
      <w:spacing w:before="240" w:after="60" w:line="360" w:lineRule="auto"/>
      <w:outlineLvl w:val="2"/>
    </w:pPr>
    <w:rPr>
      <w:b/>
      <w:sz w:val="26"/>
      <w:rFonts w:ascii="Arial" w:hAnsi="Arial"/>
    </w:rPr>
  </w:style>
  <w:style w:styleId="4" w:type="paragraph">
    <w:name w:val="heading 4"/>
    <w:link w:val="40"/>
    <w:uiPriority w:val="9"/>
    <w:semiHidden/>
    <w:pPr>
      <w:jc w:val="both"/>
      <w:ind w:left="3981" w:hanging="720"/>
      <w:spacing w:before="120" w:after="120" w:line="240" w:lineRule="auto"/>
      <w:outlineLvl w:val="3"/>
      <w:tabs>
        <w:tab w:val="num" w:pos="3981"/>
      </w:tabs>
    </w:pPr>
  </w:style>
  <w:style w:styleId="5" w:type="paragraph">
    <w:name w:val="heading 5"/>
    <w:link w:val="50"/>
    <w:uiPriority w:val="9"/>
    <w:semiHidden/>
    <w:pPr>
      <w:jc w:val="both"/>
      <w:ind w:left="2880" w:hanging="720"/>
      <w:spacing w:before="120" w:after="120" w:line="240" w:lineRule="auto"/>
      <w:outlineLvl w:val="4"/>
      <w:tabs>
        <w:tab w:val="num" w:pos="2880"/>
      </w:tabs>
    </w:pPr>
    <w:rPr>
      <w:lang w:val="en-GB"/>
    </w:rPr>
  </w:style>
  <w:style w:styleId="6" w:type="paragraph">
    <w:name w:val="heading 6"/>
    <w:link w:val="60"/>
    <w:next w:val="7"/>
    <w:uiPriority w:val="9"/>
    <w:semiHidden/>
    <w:pPr>
      <w:jc w:val="both"/>
      <w:ind w:left="3600" w:hanging="720"/>
      <w:spacing w:before="120" w:after="120" w:line="240" w:lineRule="auto"/>
      <w:outlineLvl w:val="5"/>
      <w:tabs>
        <w:tab w:val="num" w:pos="3600"/>
      </w:tabs>
    </w:pPr>
  </w:style>
  <w:style w:styleId="7" w:type="paragraph">
    <w:name w:val="heading 7"/>
    <w:link w:val="70"/>
    <w:next w:val="8"/>
    <w:uiPriority w:val="99"/>
    <w:semiHidden/>
    <w:pPr>
      <w:jc w:val="both"/>
      <w:ind w:left="4321" w:hanging="721"/>
      <w:spacing w:before="120" w:after="120" w:line="240" w:lineRule="auto"/>
      <w:outlineLvl w:val="6"/>
      <w:tabs>
        <w:tab w:val="num" w:pos="4321"/>
      </w:tabs>
    </w:pPr>
  </w:style>
  <w:style w:styleId="8" w:type="paragraph">
    <w:name w:val="heading 8"/>
    <w:link w:val="80"/>
    <w:next w:val="a"/>
    <w:uiPriority w:val="99"/>
    <w:semiHidden/>
    <w:pPr>
      <w:jc w:val="both"/>
      <w:keepNext/>
      <w:keepLines/>
      <w:ind w:left="2880" w:hanging="360"/>
      <w:spacing w:before="200" w:after="0" w:line="240" w:lineRule="auto"/>
      <w:outlineLvl w:val="7"/>
    </w:pPr>
  </w:style>
  <w:style w:styleId="9" w:type="paragraph">
    <w:name w:val="heading 9"/>
    <w:basedOn w:val="a"/>
    <w:link w:val="90"/>
    <w:next w:val="a"/>
    <w:uiPriority w:val="99"/>
    <w:semiHidden/>
    <w:pPr>
      <w:jc w:val="both"/>
      <w:keepNext/>
      <w:keepLines/>
      <w:spacing w:before="200" w:after="0" w:line="240" w:lineRule="auto"/>
      <w:outlineLvl w:val="8"/>
    </w:pPr>
    <w:rPr>
      <w:i/>
      <w:color w:val="404040"/>
      <w:sz w:val="20"/>
      <w:rFonts w:ascii="Cambria" w:hAnsi="Cambria"/>
    </w:rPr>
  </w:style>
  <w:style w:styleId="10" w:type="paragraph">
    <w:name w:val="heading 1"/>
    <w:basedOn w:val="a0"/>
    <w:link w:val="11"/>
    <w:next w:val="a"/>
    <w:uiPriority w:val="9"/>
    <w:pPr>
      <w:jc w:val="both"/>
      <w:spacing w:before="120" w:after="120"/>
      <w:outlineLvl w:val="0"/>
    </w:pPr>
    <w:rPr>
      <w:color w:val="636f78"/>
      <w:sz w:val="18"/>
    </w:rPr>
  </w:style>
  <w:style w:customStyle="true" w:styleId="11" w:type="character">
    <w:name w:val="Заголовок 1 Знак"/>
    <w:basedOn w:val="a1"/>
    <w:link w:val="10"/>
    <w:uiPriority w:val="9"/>
    <w:rPr>
      <w:color w:val="636f78"/>
      <w:sz w:val="18"/>
      <w:rFonts w:ascii="Times New Roman" w:hAnsi="Times New Roman"/>
    </w:rPr>
  </w:style>
  <w:style w:customStyle="true" w:styleId="12" w:type="character">
    <w:name w:val="Основной текст Знак1"/>
    <w:rPr>
      <w:color w:val="000000"/>
      <w:sz w:val="28"/>
      <w:rFonts w:ascii="Times New Roman" w:hAnsi="Times New Roman"/>
    </w:rPr>
  </w:style>
  <w:style w:customStyle="true" w:styleId="13" w:type="character">
    <w:name w:val="Текст сноски Знак1"/>
    <w:basedOn w:val="a1"/>
    <w:uiPriority w:val="99"/>
    <w:semiHidden/>
    <w:rPr>
      <w:sz w:val="20"/>
    </w:rPr>
  </w:style>
  <w:style w:customStyle="true" w:styleId="14" w:type="table">
    <w:name w:val="Сетка таблицы1"/>
    <w:basedOn w:val="a2"/>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after="0" w:line="240" w:lineRule="auto"/>
    </w:pPr>
  </w:style>
  <w:style w:customStyle="true" w:styleId="15" w:type="character">
    <w:name w:val="Основной шрифт абзаца1"/>
  </w:style>
  <w:style w:customStyle="true" w:styleId="16" w:type="table">
    <w:name w:val="Обычная таблица1"/>
    <w:uiPriority w:val="99"/>
    <w:semiHidden/>
    <w:tblPr>
      <w:tblCellMar>
        <w:left w:w="108" w:type="dxa"/>
        <w:top w:w="0" w:type="dxa"/>
        <w:right w:w="108" w:type="dxa"/>
        <w:bottom w:w="0" w:type="dxa"/>
      </w:tblCellMar>
    </w:tblPr>
    <w:pPr>
      <w:spacing w:line="256" w:lineRule="auto"/>
    </w:pPr>
  </w:style>
  <w:style w:styleId="20" w:type="paragraph">
    <w:name w:val="heading 2"/>
    <w:link w:val="21"/>
    <w:uiPriority w:val="9"/>
    <w:semiHidden/>
    <w:pPr>
      <w:jc w:val="both"/>
      <w:ind w:left="720" w:hanging="720"/>
      <w:spacing w:before="120" w:after="120" w:line="240" w:lineRule="auto"/>
      <w:outlineLvl w:val="1"/>
      <w:tabs>
        <w:tab w:val="num" w:pos="720"/>
      </w:tabs>
    </w:pPr>
  </w:style>
  <w:style w:customStyle="true" w:styleId="21" w:type="character">
    <w:name w:val="Заголовок 2 Знак"/>
    <w:basedOn w:val="a1"/>
    <w:link w:val="20"/>
    <w:uiPriority w:val="9"/>
    <w:semiHidden/>
  </w:style>
  <w:style w:styleId="22" w:type="paragraph">
    <w:name w:val="Body Text 2"/>
    <w:basedOn w:val="a"/>
    <w:link w:val="23"/>
    <w:uiPriority w:val="99"/>
    <w:pPr>
      <w:jc w:val="both"/>
      <w:spacing w:after="0" w:line="240" w:lineRule="auto"/>
    </w:pPr>
    <w:rPr>
      <w:sz w:val="28"/>
    </w:rPr>
  </w:style>
  <w:style w:customStyle="true" w:styleId="23" w:type="character">
    <w:name w:val="Основной текст 2 Знак"/>
    <w:basedOn w:val="a1"/>
    <w:link w:val="22"/>
    <w:uiPriority w:val="99"/>
    <w:rPr>
      <w:sz w:val="28"/>
      <w:rFonts w:ascii="Times New Roman" w:hAnsi="Times New Roman"/>
    </w:rPr>
  </w:style>
  <w:style w:customStyle="true" w:styleId="24" w:type="table">
    <w:name w:val="Сетка таблицы2"/>
    <w:basedOn w:val="a2"/>
    <w:next w:val="a4"/>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after="0" w:line="240" w:lineRule="auto"/>
    </w:pPr>
  </w:style>
  <w:style w:customStyle="true" w:styleId="25" w:type="table">
    <w:name w:val="Обычная таблица2"/>
    <w:uiPriority w:val="99"/>
    <w:semiHidden/>
    <w:tblPr>
      <w:tblCellMar>
        <w:left w:w="108" w:type="dxa"/>
        <w:top w:w="0" w:type="dxa"/>
        <w:right w:w="108" w:type="dxa"/>
        <w:bottom w:w="0" w:type="dxa"/>
      </w:tblCellMar>
    </w:tblPr>
    <w:pPr>
      <w:spacing w:line="256" w:lineRule="auto"/>
    </w:pPr>
  </w:style>
  <w:style w:customStyle="true" w:styleId="30" w:type="character">
    <w:name w:val="Заголовок 3 Знак"/>
    <w:basedOn w:val="a1"/>
    <w:link w:val="3"/>
    <w:uiPriority w:val="9"/>
    <w:rPr>
      <w:b/>
      <w:sz w:val="26"/>
      <w:rFonts w:ascii="Arial" w:hAnsi="Arial"/>
    </w:rPr>
  </w:style>
  <w:style w:styleId="31" w:type="paragraph">
    <w:name w:val="Body Text Indent 3"/>
    <w:basedOn w:val="a"/>
    <w:link w:val="32"/>
    <w:uiPriority w:val="99"/>
    <w:semiHidden/>
    <w:pPr>
      <w:ind w:left="283"/>
      <w:spacing w:after="120"/>
    </w:pPr>
    <w:rPr>
      <w:sz w:val="16"/>
    </w:rPr>
  </w:style>
  <w:style w:customStyle="true" w:styleId="32" w:type="character">
    <w:name w:val="Основной текст с отступом 3 Знак"/>
    <w:basedOn w:val="a1"/>
    <w:link w:val="31"/>
    <w:uiPriority w:val="99"/>
    <w:semiHidden/>
    <w:rPr>
      <w:sz w:val="16"/>
    </w:rPr>
  </w:style>
  <w:style w:styleId="33" w:type="paragraph">
    <w:name w:val="Body Text 3"/>
    <w:basedOn w:val="a"/>
    <w:link w:val="34"/>
    <w:uiPriority w:val="99"/>
    <w:semiHidden/>
    <w:pPr>
      <w:jc w:val="both"/>
      <w:spacing w:after="120" w:line="240" w:lineRule="auto"/>
    </w:pPr>
    <w:rPr>
      <w:sz w:val="16"/>
    </w:rPr>
  </w:style>
  <w:style w:customStyle="true" w:styleId="34" w:type="character">
    <w:name w:val="Основной текст 3 Знак"/>
    <w:basedOn w:val="a1"/>
    <w:link w:val="33"/>
    <w:uiPriority w:val="99"/>
    <w:semiHidden/>
    <w:rPr>
      <w:sz w:val="16"/>
    </w:rPr>
  </w:style>
  <w:style w:customStyle="true" w:styleId="35" w:type="table">
    <w:name w:val="Обычная таблица3"/>
    <w:uiPriority w:val="99"/>
    <w:semiHidden/>
    <w:tblPr>
      <w:tblCellMar>
        <w:left w:w="108" w:type="dxa"/>
        <w:top w:w="0" w:type="dxa"/>
        <w:right w:w="108" w:type="dxa"/>
        <w:bottom w:w="0" w:type="dxa"/>
      </w:tblCellMar>
    </w:tblPr>
    <w:pPr>
      <w:spacing w:line="256" w:lineRule="auto"/>
    </w:pPr>
  </w:style>
  <w:style w:customStyle="true" w:styleId="40" w:type="character">
    <w:name w:val="Заголовок 4 Знак"/>
    <w:basedOn w:val="a1"/>
    <w:link w:val="4"/>
    <w:uiPriority w:val="9"/>
    <w:semiHidden/>
  </w:style>
  <w:style w:customStyle="true" w:styleId="41" w:type="table">
    <w:name w:val="Обычная таблица4"/>
    <w:uiPriority w:val="99"/>
    <w:semiHidden/>
    <w:tblPr>
      <w:tblCellMar>
        <w:left w:w="108" w:type="dxa"/>
        <w:top w:w="0" w:type="dxa"/>
        <w:right w:w="108" w:type="dxa"/>
        <w:bottom w:w="0" w:type="dxa"/>
      </w:tblCellMar>
    </w:tblPr>
    <w:pPr>
      <w:spacing w:line="256" w:lineRule="auto"/>
    </w:pPr>
  </w:style>
  <w:style w:customStyle="true" w:styleId="50" w:type="character">
    <w:name w:val="Заголовок 5 Знак"/>
    <w:basedOn w:val="a1"/>
    <w:link w:val="5"/>
    <w:uiPriority w:val="9"/>
    <w:semiHidden/>
    <w:rPr>
      <w:lang w:val="en-GB"/>
    </w:rPr>
  </w:style>
  <w:style w:customStyle="true" w:styleId="51" w:type="table">
    <w:name w:val="Обычная таблица5"/>
    <w:uiPriority w:val="99"/>
    <w:semiHidden/>
    <w:tblPr>
      <w:tblCellMar>
        <w:left w:w="108" w:type="dxa"/>
        <w:top w:w="0" w:type="dxa"/>
        <w:right w:w="108" w:type="dxa"/>
        <w:bottom w:w="0" w:type="dxa"/>
      </w:tblCellMar>
    </w:tblPr>
    <w:pPr>
      <w:spacing w:line="256" w:lineRule="auto"/>
    </w:pPr>
  </w:style>
  <w:style w:customStyle="true" w:styleId="60" w:type="character">
    <w:name w:val="Заголовок 6 Знак"/>
    <w:basedOn w:val="a1"/>
    <w:link w:val="6"/>
    <w:uiPriority w:val="9"/>
    <w:semiHidden/>
  </w:style>
  <w:style w:customStyle="true" w:styleId="70" w:type="character">
    <w:name w:val="Заголовок 7 Знак"/>
    <w:basedOn w:val="a1"/>
    <w:link w:val="7"/>
    <w:uiPriority w:val="99"/>
    <w:semiHidden/>
  </w:style>
  <w:style w:customStyle="true" w:styleId="80" w:type="character">
    <w:name w:val="Заголовок 8 Знак"/>
    <w:basedOn w:val="a1"/>
    <w:link w:val="8"/>
    <w:uiPriority w:val="99"/>
    <w:semiHidden/>
  </w:style>
  <w:style w:customStyle="true" w:styleId="90" w:type="character">
    <w:name w:val="Заголовок 9 Знак"/>
    <w:basedOn w:val="a1"/>
    <w:link w:val="9"/>
    <w:uiPriority w:val="99"/>
    <w:semiHidden/>
    <w:rPr>
      <w:i/>
      <w:color w:val="404040"/>
      <w:sz w:val="20"/>
      <w:rFonts w:ascii="Cambria" w:hAnsi="Cambria"/>
    </w:rPr>
  </w:style>
  <w:style w:customStyle="true" w:styleId="110" w:type="character">
    <w:name w:val="Заголовок 1 Знак1"/>
    <w:basedOn w:val="a1"/>
    <w:rPr>
      <w:color w:val="013f5a"/>
      <w:sz w:val="32"/>
      <w:rFonts w:ascii="Times New Roman" w:hAnsi="Times New Roman"/>
    </w:rPr>
  </w:style>
  <w:style w:customStyle="true" w:styleId="111" w:type="character">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sz w:val="20"/>
      <w:rFonts w:ascii="Times New Roman" w:hAnsi="Times New Roman"/>
    </w:rPr>
  </w:style>
  <w:style w:customStyle="true" w:styleId="210" w:type="paragraph">
    <w:name w:val="Основной текст 21"/>
    <w:basedOn w:val="a"/>
    <w:pPr>
      <w:jc w:val="both"/>
      <w:spacing w:after="0" w:line="240" w:lineRule="auto"/>
    </w:pPr>
    <w:rPr>
      <w:i/>
      <w:lang w:val="en-US"/>
    </w:rPr>
  </w:style>
  <w:style w:customStyle="true" w:styleId="310" w:type="paragraph">
    <w:name w:val="Основной текст 31"/>
    <w:basedOn w:val="BodyText4"/>
    <w:uiPriority w:val="99"/>
    <w:semiHidden/>
    <w:pPr>
      <w:ind w:left="1440"/>
    </w:pPr>
  </w:style>
  <w:style w:default="true" w:styleId="a" w:type="paragraph">
    <w:name w:val="Normal"/>
  </w:style>
  <w:style w:default="true" w:styleId="a1" w:type="character">
    <w:name w:val="Default Paragraph Font"/>
    <w:uiPriority w:val="1"/>
    <w:semiHidden/>
  </w:style>
  <w:style w:default="true" w:styleId="a2" w:type="table">
    <w:name w:val="Normal Table"/>
    <w:uiPriority w:val="99"/>
    <w:semiHidden/>
    <w:tblPr>
      <w:tblInd w:w="0" w:type="dxa"/>
      <w:tblCellMar>
        <w:left w:w="108" w:type="dxa"/>
        <w:top w:w="0" w:type="dxa"/>
        <w:right w:w="108" w:type="dxa"/>
        <w:bottom w:w="0" w:type="dxa"/>
      </w:tblCellMar>
    </w:tblPr>
  </w:style>
  <w:style w:default="true" w:styleId="a3" w:type="numbering">
    <w:name w:val="No List"/>
    <w:uiPriority w:val="99"/>
    <w:semiHidden/>
  </w:style>
  <w:style w:customStyle="true" w:styleId="VL" w:type="paragraph">
    <w:name w:val="VL_Заголовок"/>
    <w:basedOn w:val="10"/>
    <w:next w:val="a"/>
    <w:pPr>
      <w:spacing w:before="240" w:after="0"/>
    </w:pPr>
    <w:rPr>
      <w:b/>
      <w:caps/>
      <w:color w:val="002846"/>
      <w:sz w:val="22"/>
    </w:rPr>
  </w:style>
  <w:style w:customStyle="true" w:styleId="VL0" w:type="paragraph">
    <w:name w:val="VL_Основной текст"/>
    <w:basedOn w:val="a"/>
    <w:pPr>
      <w:jc w:val="both"/>
      <w:spacing w:before="240" w:after="0" w:line="240" w:lineRule="auto"/>
    </w:pPr>
    <w:rPr>
      <w:color w:val="141618"/>
    </w:rPr>
  </w:style>
  <w:style w:customStyle="true" w:styleId="VL1" w:type="paragraph">
    <w:name w:val="VL_Подзаголовок"/>
    <w:basedOn w:val="a"/>
    <w:next w:val="VL0"/>
    <w:pPr>
      <w:jc w:val="both"/>
      <w:spacing w:before="240" w:after="0" w:line="240" w:lineRule="auto"/>
      <w:outlineLvl w:val="1"/>
    </w:pPr>
    <w:rPr>
      <w:b/>
      <w:color w:val="015579"/>
    </w:rPr>
  </w:style>
  <w:style w:styleId="a4" w:type="table">
    <w:name w:val="Table Grid"/>
    <w:basedOn w:val="a2"/>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after="0" w:line="240" w:lineRule="auto"/>
    </w:pPr>
  </w:style>
  <w:style w:customStyle="true" w:styleId="VegasLex" w:type="table">
    <w:name w:val="Vegas Lex"/>
    <w:basedOn w:val="a2"/>
    <w:uiPriority w:val="99"/>
    <w:tblPr>
      <w:tblBorders>
        <w:top w:sz="4" w:space="0" w:val="single" w:color="636f78"/>
        <w:bottom w:sz="4" w:space="0" w:val="single" w:color="636f78"/>
        <w:insideH w:sz="4" w:space="0" w:val="single" w:color="636f78"/>
        <w:insideV w:sz="4" w:space="0" w:val="single" w:color="636f78"/>
      </w:tblBorders>
    </w:tblPr>
    <w:pPr>
      <w:jc w:val="center"/>
      <w:spacing w:after="0" w:line="240" w:lineRule="auto"/>
    </w:pPr>
    <w:rPr>
      <w:color w:val="141618"/>
    </w:rPr>
  </w:style>
  <w:style w:customStyle="true" w:styleId="VL2" w:type="paragraph">
    <w:name w:val="VL_Сноска"/>
    <w:basedOn w:val="a"/>
    <w:link w:val="VL3"/>
    <w:pPr>
      <w:jc w:val="both"/>
      <w:spacing w:after="0" w:line="240" w:lineRule="auto"/>
    </w:pPr>
    <w:rPr>
      <w:color w:val="31373c"/>
      <w:sz w:val="18"/>
    </w:rPr>
  </w:style>
  <w:style w:customStyle="true" w:styleId="VL3" w:type="character">
    <w:name w:val="VL_Сноска Знак"/>
    <w:basedOn w:val="a1"/>
    <w:link w:val="VL2"/>
    <w:rPr>
      <w:color w:val="31373c"/>
      <w:sz w:val="18"/>
    </w:rPr>
  </w:style>
  <w:style w:styleId="a0" w:type="paragraph">
    <w:name w:val="header"/>
    <w:basedOn w:val="a"/>
    <w:link w:val="a6"/>
    <w:uiPriority w:val="99"/>
    <w:pPr>
      <w:spacing w:after="0" w:line="240" w:lineRule="auto"/>
      <w:tabs>
        <w:tab w:val="center" w:pos="4677"/>
        <w:tab w:val="right" w:pos="9355"/>
      </w:tabs>
    </w:pPr>
  </w:style>
  <w:style w:customStyle="true" w:styleId="a6" w:type="character">
    <w:name w:val="Верхний колонтитул Знак"/>
    <w:basedOn w:val="a1"/>
    <w:link w:val="a0"/>
    <w:uiPriority w:val="99"/>
  </w:style>
  <w:style w:styleId="a7" w:type="paragraph">
    <w:name w:val="footnote text"/>
    <w:basedOn w:val="a"/>
    <w:link w:val="a8"/>
    <w:uiPriority w:val="99"/>
    <w:pPr>
      <w:spacing w:after="0" w:line="240" w:lineRule="auto"/>
    </w:pPr>
    <w:rPr>
      <w:sz w:val="20"/>
    </w:rPr>
  </w:style>
  <w:style w:customStyle="true" w:styleId="a8" w:type="character">
    <w:name w:val="Текст сноски Знак"/>
    <w:basedOn w:val="a1"/>
    <w:link w:val="a7"/>
    <w:uiPriority w:val="99"/>
    <w:rPr>
      <w:sz w:val="20"/>
      <w:rFonts w:ascii="Times New Roman" w:hAnsi="Times New Roman"/>
    </w:rPr>
  </w:style>
  <w:style w:styleId="a9" w:type="character">
    <w:name w:val="footnote reference"/>
    <w:basedOn w:val="a1"/>
    <w:uiPriority w:val="99"/>
    <w:rPr>
      <w:vertAlign w:val="superscript"/>
    </w:rPr>
  </w:style>
  <w:style w:styleId="aa" w:type="paragraph">
    <w:name w:val="List Paragraph"/>
    <w:basedOn w:val="a"/>
    <w:link w:val="ab"/>
    <w:uiPriority w:val="34"/>
    <w:pPr>
      <w:ind w:left="720"/>
      <w:spacing w:after="0" w:line="240" w:lineRule="auto"/>
      <w:contextualSpacing/>
    </w:pPr>
    <w:rPr>
      <w:sz w:val="24"/>
    </w:rPr>
  </w:style>
  <w:style w:customStyle="true" w:styleId="ab" w:type="character">
    <w:name w:val="Абзац списка Знак"/>
    <w:link w:val="aa"/>
    <w:uiPriority w:val="34"/>
    <w:rPr>
      <w:sz w:val="24"/>
      <w:rFonts w:ascii="Times New Roman" w:hAnsi="Times New Roman"/>
    </w:rPr>
  </w:style>
  <w:style w:customStyle="true" w:styleId="ConsPlusNormal" w:type="paragraph">
    <w:name w:val="ConsPlusNormal"/>
    <w:link w:val="ConsPlusNormal0"/>
    <w:pPr>
      <w:spacing w:after="0" w:line="240" w:lineRule="auto"/>
    </w:pPr>
    <w:rPr>
      <w:sz w:val="20"/>
      <w:rFonts w:ascii="Arial" w:hAnsi="Arial"/>
    </w:rPr>
  </w:style>
  <w:style w:customStyle="true" w:styleId="ConsPlusNormal0" w:type="character">
    <w:name w:val="ConsPlusNormal Знак"/>
    <w:link w:val="ConsPlusNormal"/>
    <w:rPr>
      <w:sz w:val="20"/>
      <w:rFonts w:ascii="Arial" w:hAnsi="Arial"/>
    </w:rPr>
  </w:style>
  <w:style w:styleId="ac" w:type="paragraph">
    <w:name w:val="No Spacing"/>
    <w:link w:val="ad"/>
    <w:uiPriority w:val="1"/>
    <w:pPr>
      <w:jc w:val="both"/>
      <w:spacing w:after="0" w:line="240" w:lineRule="auto"/>
    </w:pPr>
    <w:rPr>
      <w:sz w:val="24"/>
    </w:rPr>
  </w:style>
  <w:style w:customStyle="true" w:styleId="ad" w:type="character">
    <w:name w:val="Без интервала Знак"/>
    <w:basedOn w:val="a1"/>
    <w:link w:val="ac"/>
    <w:uiPriority w:val="1"/>
    <w:rPr>
      <w:sz w:val="24"/>
      <w:rFonts w:ascii="Times New Roman" w:hAnsi="Times New Roman"/>
    </w:rPr>
  </w:style>
  <w:style w:styleId="ae" w:type="character">
    <w:name w:val="annotation reference"/>
    <w:basedOn w:val="a1"/>
    <w:uiPriority w:val="99"/>
    <w:rPr>
      <w:sz w:val="16"/>
    </w:rPr>
  </w:style>
  <w:style w:styleId="af" w:type="paragraph">
    <w:name w:val="annotation text"/>
    <w:basedOn w:val="a"/>
    <w:link w:val="af0"/>
    <w:uiPriority w:val="99"/>
    <w:semiHidden/>
    <w:pPr>
      <w:spacing w:line="240" w:lineRule="auto"/>
    </w:pPr>
    <w:rPr>
      <w:sz w:val="20"/>
    </w:rPr>
  </w:style>
  <w:style w:customStyle="true" w:styleId="af0" w:type="character">
    <w:name w:val="Текст примечания Знак"/>
    <w:basedOn w:val="a1"/>
    <w:link w:val="af"/>
    <w:uiPriority w:val="99"/>
    <w:semiHidden/>
    <w:rPr>
      <w:sz w:val="20"/>
    </w:rPr>
  </w:style>
  <w:style w:styleId="af1" w:type="paragraph">
    <w:name w:val="annotation subject"/>
    <w:basedOn w:val="af"/>
    <w:link w:val="af2"/>
    <w:next w:val="af"/>
    <w:uiPriority w:val="99"/>
    <w:semiHidden/>
    <w:rPr>
      <w:b/>
    </w:rPr>
  </w:style>
  <w:style w:customStyle="true" w:styleId="af2" w:type="character">
    <w:name w:val="Тема примечания Знак"/>
    <w:basedOn w:val="af0"/>
    <w:link w:val="af1"/>
    <w:uiPriority w:val="99"/>
    <w:semiHidden/>
    <w:rPr>
      <w:b/>
      <w:sz w:val="20"/>
    </w:rPr>
  </w:style>
  <w:style w:styleId="af3" w:type="paragraph">
    <w:name w:val="Balloon Text"/>
    <w:basedOn w:val="a"/>
    <w:link w:val="af4"/>
    <w:uiPriority w:val="99"/>
    <w:semiHidden/>
    <w:pPr>
      <w:spacing w:after="0" w:line="240" w:lineRule="auto"/>
    </w:pPr>
    <w:rPr>
      <w:sz w:val="18"/>
      <w:rFonts w:ascii="Segoe UI" w:hAnsi="Segoe UI"/>
    </w:rPr>
  </w:style>
  <w:style w:customStyle="true" w:styleId="af4" w:type="character">
    <w:name w:val="Текст выноски Знак"/>
    <w:basedOn w:val="a1"/>
    <w:link w:val="af3"/>
    <w:uiPriority w:val="99"/>
    <w:semiHidden/>
    <w:rPr>
      <w:sz w:val="18"/>
      <w:rFonts w:ascii="Segoe UI" w:hAnsi="Segoe UI"/>
    </w:rPr>
  </w:style>
  <w:style w:styleId="af5" w:type="paragraph">
    <w:name w:val="Body Text Indent"/>
    <w:basedOn w:val="a"/>
    <w:link w:val="af6"/>
    <w:uiPriority w:val="99"/>
    <w:semiHidden/>
    <w:pPr>
      <w:ind w:left="283"/>
      <w:spacing w:after="120"/>
    </w:pPr>
  </w:style>
  <w:style w:customStyle="true" w:styleId="af6" w:type="character">
    <w:name w:val="Основной текст с отступом Знак"/>
    <w:basedOn w:val="a1"/>
    <w:link w:val="af5"/>
    <w:uiPriority w:val="99"/>
    <w:semiHidden/>
  </w:style>
  <w:style w:styleId="af7" w:type="paragraph">
    <w:name w:val="Subtitle"/>
    <w:basedOn w:val="a"/>
    <w:link w:val="af8"/>
    <w:next w:val="a"/>
    <w:pPr>
      <w:jc w:val="center"/>
      <w:spacing w:after="60" w:line="240" w:lineRule="auto"/>
      <w:outlineLvl w:val="1"/>
    </w:pPr>
    <w:rPr>
      <w:sz w:val="24"/>
      <w:rFonts w:ascii="Cambria" w:hAnsi="Cambria"/>
    </w:rPr>
  </w:style>
  <w:style w:customStyle="true" w:styleId="af8" w:type="character">
    <w:name w:val="Подзаголовок Знак"/>
    <w:basedOn w:val="a1"/>
    <w:link w:val="af7"/>
    <w:rPr>
      <w:sz w:val="24"/>
      <w:rFonts w:ascii="Cambria" w:hAnsi="Cambria"/>
    </w:rPr>
  </w:style>
  <w:style w:customStyle="true" w:styleId="ConsPlusNonformat" w:type="paragraph">
    <w:name w:val="ConsPlusNonformat"/>
    <w:uiPriority w:val="99"/>
    <w:pPr>
      <w:spacing w:after="0" w:line="240" w:lineRule="auto"/>
    </w:pPr>
    <w:rPr>
      <w:sz w:val="20"/>
      <w:rFonts w:ascii="Courier New" w:hAnsi="Courier New"/>
    </w:rPr>
  </w:style>
  <w:style w:customStyle="true" w:styleId="ConsPlusCell" w:type="paragraph">
    <w:name w:val="ConsPlusCell"/>
    <w:pPr>
      <w:spacing w:after="0" w:line="240" w:lineRule="auto"/>
    </w:pPr>
    <w:rPr>
      <w:sz w:val="20"/>
      <w:rFonts w:ascii="Arial" w:hAnsi="Arial"/>
    </w:rPr>
  </w:style>
  <w:style w:styleId="af9" w:type="character">
    <w:name w:val="Hyperlink"/>
    <w:uiPriority w:val="99"/>
    <w:semiHidden/>
    <w:rPr>
      <w:u w:val="single"/>
      <w:color w:val="000080"/>
      <w:rFonts w:ascii="Times New Roman" w:hAnsi="Times New Roman"/>
    </w:rPr>
  </w:style>
  <w:style w:styleId="afa" w:type="paragraph">
    <w:name w:val="footer"/>
    <w:basedOn w:val="a"/>
    <w:link w:val="afb"/>
    <w:uiPriority w:val="99"/>
    <w:pPr>
      <w:spacing w:after="0" w:line="240" w:lineRule="auto"/>
      <w:tabs>
        <w:tab w:val="center" w:pos="4677"/>
        <w:tab w:val="right" w:pos="9355"/>
      </w:tabs>
    </w:pPr>
  </w:style>
  <w:style w:customStyle="true" w:styleId="afb" w:type="character">
    <w:name w:val="Нижний колонтитул Знак"/>
    <w:basedOn w:val="a1"/>
    <w:link w:val="afa"/>
    <w:uiPriority w:val="99"/>
  </w:style>
  <w:style w:styleId="afc" w:type="paragraph">
    <w:name w:val="Body Text"/>
    <w:basedOn w:val="a"/>
    <w:link w:val="afd"/>
    <w:uiPriority w:val="99"/>
    <w:semiHidden/>
    <w:pPr>
      <w:spacing w:after="120"/>
    </w:pPr>
  </w:style>
  <w:style w:customStyle="true" w:styleId="afd" w:type="character">
    <w:name w:val="Основной текст Знак"/>
    <w:basedOn w:val="a1"/>
    <w:link w:val="afc"/>
    <w:uiPriority w:val="99"/>
    <w:semiHidden/>
  </w:style>
  <w:style w:styleId="afe" w:type="character">
    <w:name w:val="FollowedHyperlink"/>
    <w:basedOn w:val="a1"/>
    <w:uiPriority w:val="99"/>
    <w:semiHidden/>
    <w:rPr>
      <w:u w:val="single"/>
      <w:color w:val="626e77"/>
    </w:rPr>
  </w:style>
  <w:style w:customStyle="true" w:styleId="msonormal0" w:type="paragraph">
    <w:name w:val="msonormal"/>
    <w:basedOn w:val="a"/>
    <w:pPr>
      <w:spacing w:before="100" w:after="100" w:line="240" w:lineRule="auto"/>
    </w:pPr>
    <w:rPr>
      <w:sz w:val="24"/>
    </w:rPr>
  </w:style>
  <w:style w:customStyle="true" w:styleId="MsoNormal1" w:type="paragraph">
    <w:name w:val="MsoNormal"/>
    <w:pPr>
      <w:spacing w:line="256" w:lineRule="auto"/>
    </w:pPr>
  </w:style>
  <w:style w:customStyle="true" w:styleId="MsoChpDefault" w:type="paragraph">
    <w:name w:val="MsoChpDefault"/>
  </w:style>
  <w:style w:customStyle="true" w:styleId="MsoPapDefault" w:type="paragraph">
    <w:name w:val="MsoPapDefault"/>
    <w:pPr>
      <w:spacing w:line="256" w:lineRule="auto"/>
    </w:pPr>
  </w:style>
  <w:style w:customStyle="true" w:styleId="WordSection1" w:type="paragraph">
    <w:name w:val="WordSection1"/>
  </w:style>
  <w:style w:customStyle="true" w:styleId="MsoNormaldoczillaStyle1" w:type="paragraph">
    <w:name w:val="MsoNormal_doczillaStyle_1"/>
    <w:pPr>
      <w:spacing w:line="256" w:lineRule="auto"/>
    </w:pPr>
    <w:rPr>
      <w:rFonts w:ascii="Calibri" w:hAnsi="Calibri"/>
    </w:rPr>
  </w:style>
  <w:style w:customStyle="true" w:styleId="MsoChpDefaultdoczillaStyle1" w:type="paragraph">
    <w:name w:val="MsoChpDefault_doczillaStyle_1"/>
    <w:rPr>
      <w:rFonts w:ascii="Calibri" w:hAnsi="Calibri"/>
    </w:rPr>
  </w:style>
  <w:style w:customStyle="true" w:styleId="MsoPapDefaultdoczillaStyle1" w:type="paragraph">
    <w:name w:val="MsoPapDefault_doczillaStyle_1"/>
    <w:pPr>
      <w:spacing w:line="256" w:lineRule="auto"/>
    </w:pPr>
  </w:style>
  <w:style w:customStyle="true" w:styleId="WordSection1doczillaStyle1" w:type="paragraph">
    <w:name w:val="WordSection1_doczillaStyle_1"/>
  </w:style>
  <w:style w:customStyle="true" w:styleId="Parties" w:type="paragraph">
    <w:name w:val="Parties"/>
    <w:basedOn w:val="afc"/>
    <w:uiPriority w:val="13"/>
    <w:semiHidden/>
    <w:pPr>
      <w:numPr>
        <w:numId w:val="16"/>
      </w:numPr>
      <w:jc w:val="both"/>
      <w:spacing w:before="120" w:line="240" w:lineRule="auto"/>
    </w:pPr>
    <w:rPr>
      <w:lang w:val="en-GB"/>
    </w:rPr>
  </w:style>
  <w:style w:customStyle="true" w:styleId="Recitals" w:type="paragraph">
    <w:name w:val="Recitals"/>
    <w:basedOn w:val="afc"/>
    <w:uiPriority w:val="13"/>
    <w:semiHidden/>
    <w:pPr>
      <w:numPr>
        <w:numId w:val="2"/>
      </w:numPr>
      <w:jc w:val="both"/>
      <w:spacing w:before="120" w:line="240" w:lineRule="auto"/>
    </w:pPr>
    <w:rPr>
      <w:lang w:val="en-GB"/>
    </w:rPr>
  </w:style>
  <w:style w:customStyle="true" w:styleId="aff" w:type="paragraph">
    <w:name w:val="Все прописные + жирный"/>
    <w:basedOn w:val="afc"/>
    <w:uiPriority w:val="99"/>
    <w:semiHidden/>
    <w:pPr>
      <w:jc w:val="both"/>
      <w:spacing w:after="220" w:line="240" w:lineRule="auto"/>
    </w:pPr>
    <w:rPr>
      <w:b/>
      <w:caps/>
      <w:lang w:val="en-GB"/>
    </w:rPr>
  </w:style>
  <w:style w:customStyle="true" w:styleId="LBArabic2" w:type="paragraph">
    <w:name w:val="LB Arabic 2"/>
    <w:basedOn w:val="22"/>
    <w:uiPriority w:val="48"/>
    <w:pPr>
      <w:numPr>
        <w:numId w:val="4"/>
      </w:numPr>
      <w:tabs>
        <w:tab w:val="num" w:pos="360"/>
        <w:tab w:val="clear" w:pos="1440"/>
      </w:tabs>
    </w:pPr>
    <w:rPr>
      <w:sz w:val="24"/>
    </w:rPr>
  </w:style>
  <w:style w:customStyle="true" w:styleId="LBScheduleHeading" w:type="paragraph">
    <w:name w:val="LB Schedule Heading"/>
    <w:basedOn w:val="afc"/>
    <w:next w:val="LBSchedulePart"/>
    <w:uiPriority w:val="13"/>
    <w:pPr>
      <w:keepNext/>
      <w:ind w:left="6237"/>
      <w:spacing w:after="0" w:line="240" w:lineRule="auto"/>
      <w:pageBreakBefore/>
    </w:pPr>
    <w:rPr>
      <w:sz w:val="24"/>
    </w:rPr>
  </w:style>
  <w:style w:customStyle="true" w:styleId="LBScheduleSubheading" w:type="paragraph">
    <w:name w:val="LB Schedule Subheading"/>
    <w:basedOn w:val="afc"/>
    <w:next w:val="a"/>
    <w:uiPriority w:val="13"/>
    <w:pPr>
      <w:jc w:val="center"/>
      <w:keepNext/>
      <w:spacing w:before="60" w:after="60" w:line="240" w:lineRule="auto"/>
    </w:pPr>
    <w:rPr>
      <w:b/>
      <w:sz w:val="24"/>
    </w:rPr>
  </w:style>
  <w:style w:customStyle="true" w:styleId="LBSchedulePart" w:type="paragraph">
    <w:name w:val="LB Schedule Part"/>
    <w:basedOn w:val="afc"/>
    <w:uiPriority w:val="13"/>
    <w:pPr>
      <w:keepNext/>
      <w:ind w:left="6237"/>
      <w:spacing w:after="0" w:line="240" w:lineRule="auto"/>
    </w:pPr>
    <w:rPr>
      <w:sz w:val="24"/>
    </w:rPr>
  </w:style>
  <w:style w:customStyle="true" w:styleId="LBSchedule5" w:type="paragraph">
    <w:name w:val="LB Schedule 5"/>
    <w:uiPriority w:val="11"/>
    <w:pPr>
      <w:numPr>
        <w:numId w:val="20"/>
        <w:ilvl w:val="4"/>
      </w:numPr>
      <w:spacing w:after="0" w:line="240" w:lineRule="auto"/>
    </w:pPr>
  </w:style>
  <w:style w:customStyle="true" w:styleId="LBSchedule4" w:type="paragraph">
    <w:name w:val="LB Schedule 4"/>
    <w:uiPriority w:val="11"/>
    <w:pPr>
      <w:numPr>
        <w:numId w:val="20"/>
        <w:ilvl w:val="3"/>
      </w:numPr>
      <w:spacing w:after="0" w:line="240" w:lineRule="auto"/>
    </w:pPr>
  </w:style>
  <w:style w:customStyle="true" w:styleId="LBSchedule1" w:type="paragraph">
    <w:name w:val="LB Schedule 1"/>
    <w:basedOn w:val="afc"/>
    <w:uiPriority w:val="11"/>
    <w:pPr>
      <w:numPr>
        <w:numId w:val="20"/>
      </w:numPr>
      <w:jc w:val="both"/>
      <w:spacing w:before="60" w:after="60" w:line="240" w:lineRule="auto"/>
    </w:pPr>
    <w:rPr>
      <w:b/>
      <w:caps/>
    </w:rPr>
  </w:style>
  <w:style w:customStyle="true" w:styleId="LBSchedule3" w:type="paragraph">
    <w:name w:val="LB Schedule 3"/>
    <w:basedOn w:val="afc"/>
    <w:uiPriority w:val="11"/>
    <w:pPr>
      <w:numPr>
        <w:numId w:val="20"/>
        <w:ilvl w:val="2"/>
      </w:numPr>
      <w:jc w:val="both"/>
      <w:spacing w:after="0" w:line="240" w:lineRule="auto"/>
    </w:pPr>
    <w:rPr>
      <w:sz w:val="24"/>
    </w:rPr>
  </w:style>
  <w:style w:customStyle="true" w:styleId="LBSchedule2" w:type="paragraph">
    <w:name w:val="LB Schedule 2"/>
    <w:basedOn w:val="afc"/>
    <w:uiPriority w:val="11"/>
    <w:pPr>
      <w:numPr>
        <w:numId w:val="20"/>
        <w:ilvl w:val="1"/>
      </w:numPr>
      <w:jc w:val="both"/>
      <w:spacing w:after="0" w:line="240" w:lineRule="auto"/>
    </w:pPr>
    <w:rPr>
      <w:sz w:val="24"/>
    </w:rPr>
  </w:style>
  <w:style w:customStyle="true" w:styleId="LBArabic1" w:type="paragraph">
    <w:name w:val="LB Arabic 1"/>
    <w:basedOn w:val="afc"/>
    <w:uiPriority w:val="48"/>
    <w:pPr>
      <w:numPr>
        <w:numId w:val="7"/>
      </w:numPr>
      <w:jc w:val="both"/>
      <w:spacing w:after="0" w:line="240" w:lineRule="auto"/>
    </w:pPr>
    <w:rPr>
      <w:sz w:val="24"/>
    </w:rPr>
  </w:style>
  <w:style w:customStyle="true" w:styleId="LBArabic3" w:type="paragraph">
    <w:name w:val="LB Arabic 3"/>
    <w:basedOn w:val="33"/>
    <w:uiPriority w:val="48"/>
    <w:pPr>
      <w:numPr>
        <w:numId w:val="6"/>
      </w:numPr>
      <w:spacing w:after="0"/>
    </w:pPr>
    <w:rPr>
      <w:sz w:val="24"/>
    </w:rPr>
  </w:style>
  <w:style w:customStyle="true" w:styleId="LBArabic4" w:type="paragraph">
    <w:name w:val="LB Arabic 4"/>
    <w:basedOn w:val="a"/>
    <w:uiPriority w:val="48"/>
    <w:pPr>
      <w:numPr>
        <w:numId w:val="8"/>
      </w:numPr>
      <w:jc w:val="both"/>
      <w:spacing w:after="0" w:line="240" w:lineRule="auto"/>
    </w:pPr>
    <w:rPr>
      <w:sz w:val="24"/>
    </w:rPr>
  </w:style>
  <w:style w:customStyle="true" w:styleId="LBArabic5" w:type="paragraph">
    <w:name w:val="LB Arabic 5"/>
    <w:basedOn w:val="a"/>
    <w:uiPriority w:val="48"/>
    <w:pPr>
      <w:numPr>
        <w:numId w:val="9"/>
      </w:numPr>
      <w:jc w:val="both"/>
      <w:spacing w:after="0" w:line="240" w:lineRule="auto"/>
    </w:pPr>
    <w:rPr>
      <w:sz w:val="24"/>
    </w:rPr>
  </w:style>
  <w:style w:customStyle="true" w:styleId="LBArabic6" w:type="paragraph">
    <w:name w:val="LB Arabic 6"/>
    <w:basedOn w:val="a"/>
    <w:uiPriority w:val="48"/>
    <w:pPr>
      <w:numPr>
        <w:numId w:val="5"/>
      </w:numPr>
      <w:jc w:val="both"/>
      <w:spacing w:after="0" w:line="240" w:lineRule="auto"/>
    </w:pPr>
    <w:rPr>
      <w:sz w:val="24"/>
    </w:rPr>
  </w:style>
  <w:style w:customStyle="true" w:styleId="BodyText4" w:type="paragraph">
    <w:name w:val="Body Text 4"/>
    <w:basedOn w:val="afc"/>
    <w:uiPriority w:val="3"/>
    <w:semiHidden/>
    <w:pPr>
      <w:jc w:val="both"/>
      <w:ind w:left="2160"/>
      <w:spacing w:before="120" w:line="240" w:lineRule="auto"/>
    </w:pPr>
    <w:rPr>
      <w:lang w:val="en-GB"/>
    </w:rPr>
  </w:style>
  <w:style w:customStyle="true" w:styleId="BodyText5" w:type="paragraph">
    <w:name w:val="Body Text 5"/>
    <w:basedOn w:val="afc"/>
    <w:uiPriority w:val="3"/>
    <w:semiHidden/>
    <w:pPr>
      <w:jc w:val="both"/>
      <w:ind w:left="2880"/>
      <w:spacing w:before="120" w:line="240" w:lineRule="auto"/>
    </w:pPr>
    <w:rPr>
      <w:lang w:val="en-GB"/>
    </w:rPr>
  </w:style>
  <w:style w:customStyle="true" w:styleId="BodyText6" w:type="paragraph">
    <w:name w:val="Body Text 6"/>
    <w:basedOn w:val="afc"/>
    <w:uiPriority w:val="3"/>
    <w:semiHidden/>
    <w:pPr>
      <w:jc w:val="both"/>
      <w:ind w:left="3600"/>
      <w:spacing w:before="120" w:line="240" w:lineRule="auto"/>
    </w:pPr>
    <w:rPr>
      <w:lang w:val="en-GB"/>
    </w:rPr>
  </w:style>
  <w:style w:customStyle="true" w:styleId="BodyText1" w:type="paragraph">
    <w:name w:val="Body Text 1"/>
    <w:basedOn w:val="210"/>
    <w:uiPriority w:val="2"/>
    <w:semiHidden/>
    <w:pPr>
      <w:spacing w:before="120" w:after="120"/>
    </w:pPr>
    <w:rPr>
      <w:i w:val="false"/>
      <w:lang w:val="en-GB"/>
    </w:r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customStyle="true" w:styleId="Schedule1" w:type="paragraph">
    <w:name w:val="Schedule 1"/>
    <w:basedOn w:val="a"/>
    <w:uiPriority w:val="99"/>
    <w:semiHidden/>
    <w:pPr>
      <w:numPr>
        <w:numId w:val="11"/>
      </w:numPr>
      <w:jc w:val="both"/>
      <w:spacing w:after="140" w:line="290" w:lineRule="auto"/>
      <w:outlineLvl w:val="0"/>
    </w:pPr>
    <w:rPr>
      <w:sz w:val="20"/>
      <w:rFonts w:ascii="Arial" w:hAnsi="Arial"/>
    </w:rPr>
  </w:style>
  <w:style w:customStyle="true" w:styleId="Schedule2" w:type="paragraph">
    <w:name w:val="Schedule 2"/>
    <w:basedOn w:val="a"/>
    <w:uiPriority w:val="99"/>
    <w:semiHidden/>
    <w:pPr>
      <w:numPr>
        <w:numId w:val="11"/>
        <w:ilvl w:val="1"/>
      </w:numPr>
      <w:jc w:val="both"/>
      <w:spacing w:after="140" w:line="290" w:lineRule="auto"/>
      <w:outlineLvl w:val="1"/>
    </w:pPr>
    <w:rPr>
      <w:sz w:val="20"/>
      <w:rFonts w:ascii="Arial" w:hAnsi="Arial"/>
    </w:rPr>
  </w:style>
  <w:style w:customStyle="true" w:styleId="Schedule3" w:type="paragraph">
    <w:name w:val="Schedule 3"/>
    <w:basedOn w:val="a"/>
    <w:uiPriority w:val="99"/>
    <w:semiHidden/>
    <w:pPr>
      <w:numPr>
        <w:numId w:val="11"/>
        <w:ilvl w:val="2"/>
      </w:numPr>
      <w:jc w:val="both"/>
      <w:spacing w:after="140" w:line="290" w:lineRule="auto"/>
      <w:outlineLvl w:val="2"/>
    </w:pPr>
    <w:rPr>
      <w:sz w:val="20"/>
      <w:rFonts w:ascii="Arial" w:hAnsi="Arial"/>
    </w:rPr>
  </w:style>
  <w:style w:customStyle="true" w:styleId="Schedule4" w:type="paragraph">
    <w:name w:val="Schedule 4"/>
    <w:basedOn w:val="a"/>
    <w:uiPriority w:val="99"/>
    <w:semiHidden/>
    <w:pPr>
      <w:numPr>
        <w:numId w:val="11"/>
        <w:ilvl w:val="3"/>
      </w:numPr>
      <w:jc w:val="both"/>
      <w:ind w:left="1584" w:hanging="864"/>
      <w:spacing w:after="140" w:line="290" w:lineRule="auto"/>
      <w:outlineLvl w:val="3"/>
      <w:tabs>
        <w:tab w:val="num" w:pos="1584"/>
        <w:tab w:val="clear" w:pos="2041"/>
      </w:tabs>
    </w:pPr>
    <w:rPr>
      <w:sz w:val="20"/>
      <w:rFonts w:ascii="Arial" w:hAnsi="Arial"/>
    </w:rPr>
  </w:style>
  <w:style w:customStyle="true" w:styleId="Schedule5" w:type="paragraph">
    <w:name w:val="Schedule 5"/>
    <w:basedOn w:val="a"/>
    <w:uiPriority w:val="99"/>
    <w:semiHidden/>
    <w:pPr>
      <w:numPr>
        <w:numId w:val="11"/>
        <w:ilvl w:val="4"/>
      </w:numPr>
      <w:jc w:val="both"/>
      <w:spacing w:after="140" w:line="290" w:lineRule="auto"/>
      <w:outlineLvl w:val="4"/>
    </w:pPr>
    <w:rPr>
      <w:sz w:val="20"/>
      <w:rFonts w:ascii="Arial" w:hAnsi="Arial"/>
    </w:rPr>
  </w:style>
  <w:style w:customStyle="true" w:styleId="Schedule6" w:type="paragraph">
    <w:name w:val="Schedule 6"/>
    <w:basedOn w:val="a"/>
    <w:uiPriority w:val="99"/>
    <w:semiHidden/>
    <w:pPr>
      <w:numPr>
        <w:numId w:val="11"/>
        <w:ilvl w:val="5"/>
      </w:numPr>
      <w:jc w:val="both"/>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line="240" w:lineRule="auto"/>
      <w:tabs>
        <w:tab w:val="left" w:pos="720"/>
      </w:tabs>
    </w:pPr>
    <w:rPr>
      <w:b/>
      <w:caps/>
      <w:sz w:val="24"/>
      <w:lang w:val="en-GB"/>
    </w:rPr>
  </w:style>
  <w:style w:customStyle="true" w:styleId="LBSchedule2-Alt" w:type="paragraph">
    <w:name w:val="LB Schedule 2 - Alt"/>
    <w:uiPriority w:val="12"/>
    <w:pPr>
      <w:numPr>
        <w:numId w:val="19"/>
        <w:ilvl w:val="1"/>
      </w:numPr>
      <w:jc w:val="both"/>
      <w:spacing w:after="0" w:line="240" w:lineRule="auto"/>
      <w:tabs>
        <w:tab w:val="left" w:pos="720"/>
      </w:tabs>
    </w:pPr>
    <w:rPr>
      <w:sz w:val="24"/>
      <w:lang w:val="en-GB"/>
    </w:rPr>
  </w:style>
  <w:style w:customStyle="true" w:styleId="LBSchedule3-Alt" w:type="paragraph">
    <w:name w:val="LB Schedule 3 - Alt"/>
    <w:uiPriority w:val="12"/>
    <w:pPr>
      <w:numPr>
        <w:numId w:val="19"/>
        <w:ilvl w:val="3"/>
      </w:numPr>
      <w:jc w:val="both"/>
      <w:spacing w:after="0" w:line="240" w:lineRule="auto"/>
      <w:tabs>
        <w:tab w:val="left" w:pos="1440"/>
      </w:tabs>
    </w:pPr>
    <w:rPr>
      <w:sz w:val="24"/>
      <w:lang w:val="en-GB"/>
    </w:rPr>
  </w:style>
  <w:style w:customStyle="true" w:styleId="LBSchedule4-Alt" w:type="paragraph">
    <w:name w:val="LB Schedule 4 - Alt"/>
    <w:uiPriority w:val="12"/>
    <w:pPr>
      <w:numPr>
        <w:numId w:val="19"/>
        <w:ilvl w:val="4"/>
      </w:numPr>
      <w:spacing w:after="0" w:line="240" w:lineRule="auto"/>
      <w:tabs>
        <w:tab w:val="left" w:pos="2160"/>
      </w:tabs>
    </w:pPr>
    <w:rPr>
      <w:sz w:val="24"/>
      <w:lang w:val="en-GB"/>
    </w:rPr>
  </w:style>
  <w:style w:customStyle="true" w:styleId="LBSchedule5-Alt" w:type="paragraph">
    <w:name w:val="LB Schedule 5 - Alt"/>
    <w:uiPriority w:val="12"/>
    <w:pPr>
      <w:numPr>
        <w:numId w:val="19"/>
        <w:ilvl w:val="5"/>
      </w:numPr>
      <w:jc w:val="both"/>
      <w:spacing w:after="0" w:line="240" w:lineRule="auto"/>
      <w:tabs>
        <w:tab w:val="left" w:pos="2880"/>
      </w:tabs>
    </w:pPr>
    <w:rPr>
      <w:sz w:val="24"/>
      <w:lang w:val="en-GB"/>
    </w:rPr>
  </w:style>
  <w:style w:customStyle="true" w:styleId="LBHeading1" w:type="paragraph">
    <w:name w:val="LB Heading 1"/>
    <w:pPr>
      <w:numPr>
        <w:numId w:val="13"/>
      </w:numPr>
      <w:jc w:val="center"/>
      <w:spacing w:before="240" w:after="120" w:line="240" w:lineRule="auto"/>
    </w:pPr>
    <w:rPr>
      <w:b/>
      <w:caps/>
      <w:sz w:val="24"/>
    </w:rPr>
  </w:style>
  <w:style w:customStyle="true" w:styleId="LBHeading2" w:type="paragraph">
    <w:name w:val="LB Heading 2"/>
    <w:pPr>
      <w:numPr>
        <w:numId w:val="13"/>
        <w:ilvl w:val="1"/>
      </w:numPr>
      <w:jc w:val="both"/>
      <w:spacing w:after="0" w:line="240" w:lineRule="auto"/>
    </w:pPr>
    <w:rPr>
      <w:sz w:val="24"/>
    </w:rPr>
  </w:style>
  <w:style w:customStyle="true" w:styleId="LBHeading3" w:type="paragraph">
    <w:name w:val="LB Heading 3"/>
    <w:pPr>
      <w:numPr>
        <w:numId w:val="13"/>
        <w:ilvl w:val="3"/>
      </w:numPr>
      <w:jc w:val="both"/>
      <w:spacing w:after="0" w:line="240" w:lineRule="auto"/>
    </w:pPr>
    <w:rPr>
      <w:sz w:val="24"/>
    </w:rPr>
  </w:style>
  <w:style w:customStyle="true" w:styleId="LBHeading3-111" w:type="paragraph">
    <w:name w:val="LB Heading 3 - 1.1.1"/>
    <w:uiPriority w:val="99"/>
    <w:semiHidden/>
    <w:pPr>
      <w:numPr>
        <w:numId w:val="13"/>
        <w:ilvl w:val="2"/>
      </w:numPr>
      <w:jc w:val="both"/>
      <w:spacing w:before="120" w:after="120" w:line="240" w:lineRule="auto"/>
    </w:pPr>
    <w:rPr>
      <w:lang w:val="en-US"/>
    </w:rPr>
  </w:style>
  <w:style w:customStyle="true" w:styleId="LBHeading4" w:type="paragraph">
    <w:name w:val="LB Heading 4"/>
    <w:pPr>
      <w:numPr>
        <w:numId w:val="13"/>
        <w:ilvl w:val="4"/>
      </w:numPr>
      <w:jc w:val="both"/>
      <w:spacing w:after="0" w:line="240" w:lineRule="auto"/>
    </w:pPr>
    <w:rPr>
      <w:sz w:val="24"/>
    </w:rPr>
  </w:style>
  <w:style w:customStyle="true" w:styleId="LBHeading5" w:type="paragraph">
    <w:name w:val="LB Heading 5"/>
    <w:pPr>
      <w:numPr>
        <w:numId w:val="13"/>
        <w:ilvl w:val="5"/>
      </w:numPr>
      <w:jc w:val="both"/>
      <w:spacing w:after="0" w:line="240" w:lineRule="auto"/>
    </w:pPr>
  </w:style>
  <w:style w:customStyle="true" w:styleId="LBHeading1-Alt" w:type="paragraph">
    <w:name w:val="LB Heading 1 - Alt"/>
    <w:uiPriority w:val="1"/>
    <w:pPr>
      <w:numPr>
        <w:numId w:val="12"/>
      </w:numPr>
      <w:jc w:val="center"/>
      <w:spacing w:before="240" w:after="120" w:line="240" w:lineRule="auto"/>
      <w:tabs>
        <w:tab w:val="left" w:pos="720"/>
      </w:tabs>
    </w:pPr>
    <w:rPr>
      <w:b/>
      <w:caps/>
      <w:sz w:val="24"/>
      <w:lang w:val="en-GB"/>
    </w:rPr>
  </w:style>
  <w:style w:customStyle="true" w:styleId="LBHeading2-Alt" w:type="paragraph">
    <w:name w:val="LB Heading 2 - Alt"/>
    <w:uiPriority w:val="1"/>
    <w:pPr>
      <w:numPr>
        <w:numId w:val="12"/>
        <w:ilvl w:val="1"/>
      </w:numPr>
      <w:jc w:val="both"/>
      <w:spacing w:after="0" w:line="240" w:lineRule="auto"/>
    </w:pPr>
    <w:rPr>
      <w:sz w:val="24"/>
      <w:lang w:val="en-GB"/>
    </w:rPr>
  </w:style>
  <w:style w:customStyle="true" w:styleId="LBHeading3-Alt" w:type="paragraph">
    <w:name w:val="LB Heading 3 - Alt"/>
    <w:uiPriority w:val="1"/>
    <w:pPr>
      <w:numPr>
        <w:numId w:val="12"/>
        <w:ilvl w:val="3"/>
      </w:numPr>
      <w:jc w:val="both"/>
      <w:spacing w:after="0" w:line="240" w:lineRule="auto"/>
    </w:pPr>
    <w:rPr>
      <w:sz w:val="24"/>
      <w:lang w:val="en-GB"/>
    </w:rPr>
  </w:style>
  <w:style w:customStyle="true" w:styleId="LBHeading3-111Alt" w:type="paragraph">
    <w:name w:val="LB Heading 3 - 1.1.1 Alt"/>
    <w:uiPriority w:val="99"/>
    <w:semiHidden/>
    <w:pPr>
      <w:numPr>
        <w:numId w:val="12"/>
        <w:ilvl w:val="2"/>
      </w:numPr>
      <w:jc w:val="both"/>
      <w:spacing w:before="120" w:after="120" w:line="240" w:lineRule="auto"/>
      <w:tabs>
        <w:tab w:val="left" w:pos="720"/>
      </w:tabs>
    </w:pPr>
  </w:style>
  <w:style w:customStyle="true" w:styleId="LBHeading4-Alt" w:type="paragraph">
    <w:name w:val="LB Heading 4 - Alt"/>
    <w:uiPriority w:val="1"/>
    <w:pPr>
      <w:numPr>
        <w:numId w:val="12"/>
        <w:ilvl w:val="4"/>
      </w:numPr>
      <w:jc w:val="both"/>
      <w:spacing w:after="0" w:line="240" w:lineRule="auto"/>
    </w:pPr>
    <w:rPr>
      <w:sz w:val="24"/>
      <w:lang w:val="en-GB"/>
    </w:rPr>
  </w:style>
  <w:style w:customStyle="true" w:styleId="LBHeading5-Alt" w:type="paragraph">
    <w:name w:val="LB Heading 5 - Alt"/>
    <w:uiPriority w:val="1"/>
    <w:pPr>
      <w:numPr>
        <w:numId w:val="12"/>
        <w:ilvl w:val="5"/>
      </w:numPr>
      <w:jc w:val="both"/>
      <w:spacing w:after="0" w:line="240" w:lineRule="auto"/>
    </w:pPr>
    <w:rPr>
      <w:sz w:val="24"/>
      <w:lang w:val="en-GB"/>
    </w:rPr>
  </w:style>
  <w:style w:customStyle="true" w:styleId="Parties-Alt" w:type="paragraph">
    <w:name w:val="Parties - Alt"/>
    <w:uiPriority w:val="13"/>
    <w:semiHidden/>
    <w:pPr>
      <w:numPr>
        <w:numId w:val="15"/>
        <w:ilvl w:val="1"/>
      </w:numPr>
      <w:jc w:val="both"/>
      <w:spacing w:before="120" w:after="120" w:line="240" w:lineRule="auto"/>
    </w:pPr>
  </w:style>
  <w:style w:customStyle="true" w:styleId="Recitals-Alt" w:type="paragraph">
    <w:name w:val="Recitals - Alt"/>
    <w:uiPriority w:val="13"/>
    <w:semiHidden/>
    <w:pPr>
      <w:numPr>
        <w:numId w:val="15"/>
      </w:numPr>
      <w:jc w:val="both"/>
      <w:spacing w:before="120" w:after="120" w:line="240" w:lineRule="auto"/>
    </w:pPr>
  </w:style>
  <w:style w:customStyle="true" w:styleId="LBSchedule3-111Alt" w:type="paragraph">
    <w:name w:val="LB Schedule 3 - 1.1.1 Alt"/>
    <w:uiPriority w:val="99"/>
    <w:semiHidden/>
    <w:pPr>
      <w:numPr>
        <w:numId w:val="19"/>
        <w:ilvl w:val="2"/>
      </w:numPr>
      <w:jc w:val="both"/>
      <w:spacing w:before="120" w:after="120" w:line="240" w:lineRule="auto"/>
      <w:tabs>
        <w:tab w:val="left" w:pos="720"/>
      </w:tabs>
    </w:pPr>
    <w:rPr>
      <w:lang w:val="en-US"/>
    </w:rPr>
  </w:style>
  <w:style w:customStyle="true" w:styleId="LBArabic1-Alt" w:type="paragraph">
    <w:name w:val="LB Arabic 1 - Alt"/>
    <w:uiPriority w:val="49"/>
    <w:pPr>
      <w:numPr>
        <w:numId w:val="14"/>
      </w:numPr>
      <w:jc w:val="both"/>
      <w:spacing w:after="0" w:line="240" w:lineRule="auto"/>
    </w:pPr>
    <w:rPr>
      <w:sz w:val="24"/>
      <w:lang w:val="en-GB"/>
    </w:rPr>
  </w:style>
  <w:style w:customStyle="true" w:styleId="LBArabic2-Alt" w:type="paragraph">
    <w:name w:val="LB Arabic 2 - Alt"/>
    <w:uiPriority w:val="49"/>
    <w:pPr>
      <w:numPr>
        <w:numId w:val="14"/>
        <w:ilvl w:val="1"/>
      </w:numPr>
      <w:jc w:val="both"/>
      <w:spacing w:after="0" w:line="240" w:lineRule="auto"/>
    </w:pPr>
    <w:rPr>
      <w:sz w:val="24"/>
      <w:lang w:val="en-GB"/>
    </w:rPr>
  </w:style>
  <w:style w:customStyle="true" w:styleId="LBArabic3-Alt" w:type="paragraph">
    <w:name w:val="LB Arabic 3 - Alt"/>
    <w:uiPriority w:val="49"/>
    <w:pPr>
      <w:numPr>
        <w:numId w:val="14"/>
        <w:ilvl w:val="2"/>
      </w:numPr>
      <w:jc w:val="both"/>
      <w:spacing w:after="0" w:line="240" w:lineRule="auto"/>
    </w:pPr>
    <w:rPr>
      <w:sz w:val="24"/>
      <w:lang w:val="en-GB"/>
    </w:rPr>
  </w:style>
  <w:style w:customStyle="true" w:styleId="LBArabic4-Alt" w:type="paragraph">
    <w:name w:val="LB Arabic 4 - Alt"/>
    <w:uiPriority w:val="49"/>
    <w:pPr>
      <w:numPr>
        <w:numId w:val="14"/>
        <w:ilvl w:val="3"/>
      </w:numPr>
      <w:jc w:val="both"/>
      <w:spacing w:after="0" w:line="240" w:lineRule="auto"/>
    </w:pPr>
    <w:rPr>
      <w:sz w:val="24"/>
      <w:lang w:val="en-GB"/>
    </w:rPr>
  </w:style>
  <w:style w:customStyle="true" w:styleId="LBArabic5-Alt" w:type="paragraph">
    <w:name w:val="LB Arabic 5 - Alt"/>
    <w:uiPriority w:val="49"/>
    <w:pPr>
      <w:numPr>
        <w:numId w:val="14"/>
        <w:ilvl w:val="4"/>
      </w:numPr>
      <w:jc w:val="both"/>
      <w:spacing w:after="0" w:line="240" w:lineRule="auto"/>
    </w:pPr>
    <w:rPr>
      <w:sz w:val="24"/>
      <w:lang w:val="en-GB"/>
    </w:rPr>
  </w:style>
  <w:style w:customStyle="true" w:styleId="LBArabic6-Alt" w:type="paragraph">
    <w:name w:val="LB Arabic 6 - Alt"/>
    <w:uiPriority w:val="49"/>
    <w:pPr>
      <w:numPr>
        <w:numId w:val="14"/>
        <w:ilvl w:val="5"/>
      </w:numPr>
      <w:jc w:val="both"/>
      <w:spacing w:after="0" w:line="240" w:lineRule="auto"/>
    </w:pPr>
    <w:rPr>
      <w:sz w:val="24"/>
      <w:lang w:val="en-GB"/>
    </w:rPr>
  </w:style>
  <w:style w:customStyle="true" w:styleId="BdyText2" w:type="paragraph">
    <w:name w:val="Bоdy Text 2"/>
    <w:uiPriority w:val="2"/>
    <w:semiHidden/>
    <w:pPr>
      <w:jc w:val="both"/>
      <w:ind w:left="720"/>
      <w:spacing w:before="120" w:after="120" w:line="240" w:lineRule="auto"/>
    </w:p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spacing w:after="0" w:line="240" w:lineRule="auto"/>
    </w:pPr>
    <w:rPr>
      <w:sz w:val="24"/>
    </w:rPr>
  </w:style>
  <w:style w:customStyle="true" w:styleId="LBScheduleParties-Alt" w:type="paragraph">
    <w:name w:val="LB Schedule Parties - Alt"/>
    <w:uiPriority w:val="14"/>
    <w:pPr>
      <w:numPr>
        <w:numId w:val="18"/>
      </w:numPr>
      <w:jc w:val="both"/>
      <w:spacing w:after="0" w:line="240" w:lineRule="auto"/>
    </w:pPr>
    <w:rPr>
      <w:sz w:val="24"/>
      <w:lang w:val="en-GB"/>
    </w:rPr>
  </w:style>
  <w:style w:customStyle="true" w:styleId="LBSimple1" w:type="paragraph">
    <w:name w:val="LB Simple 1"/>
    <w:uiPriority w:val="15"/>
    <w:pPr>
      <w:numPr>
        <w:numId w:val="21"/>
      </w:numPr>
      <w:jc w:val="both"/>
      <w:spacing w:after="0" w:line="240" w:lineRule="auto"/>
    </w:pPr>
    <w:rPr>
      <w:sz w:val="24"/>
    </w:rPr>
  </w:style>
  <w:style w:customStyle="true" w:styleId="LBSimple1-Alt" w:type="paragraph">
    <w:name w:val="LB Simple 1 - Alt"/>
    <w:uiPriority w:val="16"/>
    <w:pPr>
      <w:numPr>
        <w:numId w:val="22"/>
      </w:numPr>
      <w:jc w:val="both"/>
      <w:spacing w:after="0" w:line="240" w:lineRule="auto"/>
    </w:pPr>
    <w:rPr>
      <w:sz w:val="24"/>
      <w:lang w:val="en-GB"/>
    </w:rPr>
  </w:style>
  <w:style w:customStyle="true" w:styleId="LBSimple2" w:type="paragraph">
    <w:name w:val="LB Simple 2"/>
    <w:uiPriority w:val="15"/>
    <w:pPr>
      <w:numPr>
        <w:numId w:val="21"/>
        <w:ilvl w:val="1"/>
      </w:numPr>
      <w:jc w:val="both"/>
      <w:spacing w:after="0" w:line="240" w:lineRule="auto"/>
    </w:pPr>
    <w:rPr>
      <w:sz w:val="24"/>
    </w:rPr>
  </w:style>
  <w:style w:customStyle="true" w:styleId="LBSimple2-Alt" w:type="paragraph">
    <w:name w:val="LB Simple 2 - Alt"/>
    <w:uiPriority w:val="16"/>
    <w:pPr>
      <w:numPr>
        <w:numId w:val="22"/>
        <w:ilvl w:val="1"/>
      </w:numPr>
      <w:jc w:val="both"/>
      <w:spacing w:after="0" w:line="240" w:lineRule="auto"/>
    </w:pPr>
    <w:rPr>
      <w:sz w:val="24"/>
      <w:lang w:val="en-GB"/>
    </w:rPr>
  </w:style>
  <w:style w:customStyle="true" w:styleId="LBSimple3-Alt" w:type="paragraph">
    <w:name w:val="LB Simple 3 - Alt"/>
    <w:uiPriority w:val="16"/>
    <w:pPr>
      <w:numPr>
        <w:numId w:val="22"/>
        <w:ilvl w:val="2"/>
      </w:numPr>
      <w:jc w:val="both"/>
      <w:spacing w:after="0" w:line="240" w:lineRule="auto"/>
    </w:pPr>
    <w:rPr>
      <w:sz w:val="24"/>
      <w:lang w:val="en-GB"/>
    </w:rPr>
  </w:style>
  <w:style w:customStyle="true" w:styleId="LBSimple3" w:type="paragraph">
    <w:name w:val="LB Simple 3"/>
    <w:uiPriority w:val="15"/>
    <w:pPr>
      <w:numPr>
        <w:numId w:val="21"/>
        <w:ilvl w:val="2"/>
      </w:numPr>
      <w:jc w:val="both"/>
      <w:spacing w:after="0" w:line="240" w:lineRule="auto"/>
    </w:pPr>
    <w:rPr>
      <w:sz w:val="24"/>
    </w:rPr>
  </w:style>
  <w:style w:customStyle="true" w:styleId="LBGovstyle1" w:type="paragraph">
    <w:name w:val="LB Gov style 1"/>
    <w:uiPriority w:val="98"/>
    <w:pPr>
      <w:numPr>
        <w:numId w:val="25"/>
      </w:numPr>
      <w:jc w:val="center"/>
      <w:spacing w:before="240" w:after="120" w:line="240" w:lineRule="auto"/>
    </w:pPr>
    <w:rPr>
      <w:b/>
      <w:sz w:val="24"/>
    </w:rPr>
  </w:style>
  <w:style w:customStyle="true" w:styleId="LBGovstyle2" w:type="paragraph">
    <w:name w:val="LB Gov style 2"/>
    <w:uiPriority w:val="98"/>
    <w:pPr>
      <w:numPr>
        <w:numId w:val="25"/>
        <w:ilvl w:val="1"/>
      </w:numPr>
      <w:jc w:val="both"/>
      <w:spacing w:after="0" w:line="240" w:lineRule="auto"/>
    </w:pPr>
    <w:rPr>
      <w:sz w:val="24"/>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3"/>
      </w:numPr>
      <w:jc w:val="center"/>
      <w:ind w:left="0" w:firstLine="0"/>
      <w:spacing w:before="240" w:after="120" w:line="240" w:lineRule="auto"/>
    </w:pPr>
    <w:rPr>
      <w:b/>
      <w:sz w:val="24"/>
      <w:lang w:val="en-US"/>
    </w:rPr>
  </w:style>
  <w:style w:customStyle="true" w:styleId="LBGovstyle1-Alt0" w:type="character">
    <w:name w:val="LB Gov style 1 - Alt Знак"/>
    <w:basedOn w:val="a1"/>
    <w:link w:val="LBGovstyle1-Alt"/>
    <w:uiPriority w:val="99"/>
    <w:rPr>
      <w:b/>
      <w:sz w:val="24"/>
      <w:lang w:val="en-US"/>
    </w:rPr>
  </w:style>
  <w:style w:customStyle="true" w:styleId="LBGovstyle2-Alt" w:type="paragraph">
    <w:name w:val="LB Gov style 2 - Alt"/>
    <w:uiPriority w:val="99"/>
    <w:pPr>
      <w:numPr>
        <w:numId w:val="23"/>
        <w:ilvl w:val="1"/>
      </w:numPr>
      <w:jc w:val="both"/>
      <w:ind w:left="0" w:firstLine="0"/>
      <w:spacing w:after="0" w:line="240" w:lineRule="auto"/>
    </w:pPr>
    <w:rPr>
      <w:sz w:val="24"/>
      <w:lang w:val="en-US"/>
    </w:rPr>
  </w:style>
  <w:style w:customStyle="true" w:styleId="LBGovstyle3-Alt" w:type="paragraph">
    <w:name w:val="LB Gov style 3 - Alt"/>
    <w:uiPriority w:val="99"/>
    <w:pPr>
      <w:numPr>
        <w:numId w:val="23"/>
        <w:ilvl w:val="2"/>
      </w:numPr>
      <w:jc w:val="both"/>
      <w:ind w:left="0" w:firstLine="0"/>
      <w:spacing w:after="0" w:line="240" w:lineRule="auto"/>
    </w:pPr>
    <w:rPr>
      <w:sz w:val="24"/>
      <w:lang w:val="en-US"/>
    </w:rPr>
  </w:style>
  <w:style w:customStyle="true" w:styleId="LBGovstyle4-Alt" w:type="paragraph">
    <w:name w:val="LB Gov style 4 - Alt"/>
    <w:uiPriority w:val="99"/>
    <w:pPr>
      <w:numPr>
        <w:numId w:val="23"/>
        <w:ilvl w:val="3"/>
      </w:numPr>
      <w:jc w:val="both"/>
      <w:spacing w:after="0" w:line="240" w:lineRule="auto"/>
    </w:pPr>
    <w:rPr>
      <w:sz w:val="24"/>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25"/>
        <w:ilvl w:val="6"/>
      </w:numPr>
      <w:jc w:val="both"/>
      <w:spacing w:after="0" w:line="240" w:lineRule="auto"/>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LBRoman2" w:type="paragraph">
    <w:name w:val="LB Roman 2"/>
    <w:basedOn w:val="22"/>
    <w:uiPriority w:val="49"/>
    <w:pPr>
      <w:numPr>
        <w:numId w:val="24"/>
      </w:numPr>
    </w:pPr>
    <w:rPr>
      <w:sz w:val="24"/>
    </w:rPr>
  </w:style>
  <w:style w:customStyle="true" w:styleId="LBGovStyle7" w:type="paragraph">
    <w:name w:val="LB Gov Style 7"/>
    <w:basedOn w:val="LBGovstyle6"/>
    <w:uiPriority w:val="98"/>
    <w:pPr>
      <w:numPr>
        <w:numId w:val="0"/>
        <w:ilvl w:val="0"/>
      </w:numPr>
      <w:ind w:left="720" w:hanging="720"/>
      <w:tabs>
        <w:tab w:val="num" w:pos="720"/>
      </w:tabs>
    </w:pPr>
  </w:style>
  <w:style w:customStyle="true" w:styleId="DZ1" w:type="paragraph">
    <w:name w:val="DZ Основной текст 1"/>
    <w:basedOn w:val="BodyText1"/>
    <w:uiPriority w:val="1"/>
    <w:rPr>
      <w:lang w:val="ru-RU"/>
    </w:rPr>
  </w:style>
  <w:style w:customStyle="true" w:styleId="ol" w:type="paragraph">
    <w:name w:val="ol"/>
    <w:pPr>
      <w:spacing w:after="0" w:line="240" w:lineRule="auto"/>
    </w:pPr>
    <w:rPr>
      <w:rFonts w:ascii="Calibri" w:hAnsi="Calibri"/>
    </w:rPr>
  </w:style>
  <w:style w:customStyle="true" w:styleId="ul" w:type="paragraph">
    <w:name w:val="ul"/>
    <w:pPr>
      <w:spacing w:after="0" w:line="240" w:lineRule="auto"/>
    </w:pPr>
    <w:rPr>
      <w:rFonts w:ascii="Calibri" w:hAnsi="Calibri"/>
    </w:rPr>
  </w:style>
  <w:style w:customStyle="true" w:styleId="MsoNormaldoczillaStyle2" w:type="paragraph">
    <w:name w:val="MsoNormal_doczillaStyle_2"/>
    <w:uiPriority w:val="99"/>
    <w:pPr>
      <w:jc w:val="both"/>
      <w:spacing w:after="0" w:line="240" w:lineRule="auto"/>
    </w:pPr>
  </w:style>
  <w:style w:customStyle="true" w:styleId="LBGovstyle1doczillaStyle1" w:type="paragraph">
    <w:name w:val="LB Gov style 1_doczillaStyle_1"/>
    <w:uiPriority w:val="98"/>
    <w:pPr>
      <w:numPr>
        <w:numId w:val="26"/>
      </w:numPr>
      <w:jc w:val="both"/>
      <w:ind w:left="720"/>
      <w:spacing w:before="120" w:after="120" w:line="240" w:lineRule="auto"/>
    </w:pPr>
  </w:style>
  <w:style w:customStyle="true" w:styleId="LBGovstyle2doczillaStyle1" w:type="paragraph">
    <w:name w:val="LB Gov style 2_doczillaStyle_1"/>
    <w:uiPriority w:val="98"/>
    <w:pPr>
      <w:numPr>
        <w:numId w:val="26"/>
        <w:ilvl w:val="1"/>
      </w:numPr>
      <w:jc w:val="both"/>
      <w:spacing w:after="0" w:line="240" w:lineRule="auto"/>
    </w:pPr>
    <w:rPr>
      <w:lang w:val="en-US"/>
    </w:rPr>
  </w:style>
  <w:style w:customStyle="true" w:styleId="LBGovstyle3doczillaStyle1" w:type="paragraph">
    <w:name w:val="LB Gov style 3_doczillaStyle_1"/>
    <w:uiPriority w:val="98"/>
    <w:pPr>
      <w:numPr>
        <w:numId w:val="26"/>
        <w:ilvl w:val="2"/>
      </w:numPr>
      <w:jc w:val="both"/>
      <w:spacing w:after="0" w:line="240" w:lineRule="auto"/>
    </w:pPr>
    <w:rPr>
      <w:lang w:val="en-US"/>
    </w:rPr>
  </w:style>
  <w:style w:customStyle="true" w:styleId="LBGovstyle4doczillaStyle1" w:type="paragraph">
    <w:name w:val="LB Gov style 4_doczillaStyle_1"/>
    <w:uiPriority w:val="98"/>
    <w:pPr>
      <w:numPr>
        <w:numId w:val="26"/>
        <w:ilvl w:val="3"/>
      </w:numPr>
      <w:jc w:val="both"/>
      <w:spacing w:after="0" w:line="240" w:lineRule="auto"/>
    </w:pPr>
    <w:rPr>
      <w:lang w:val="en-US"/>
    </w:rPr>
  </w:style>
  <w:style w:customStyle="true" w:styleId="LBGovstyle5doczillaStyle1" w:type="paragraph">
    <w:name w:val="LB Gov style 5_doczillaStyle_1"/>
    <w:uiPriority w:val="98"/>
    <w:pPr>
      <w:numPr>
        <w:numId w:val="26"/>
        <w:ilvl w:val="4"/>
      </w:numPr>
      <w:jc w:val="both"/>
      <w:spacing w:before="120" w:after="120" w:line="240" w:lineRule="auto"/>
      <w:tabs>
        <w:tab w:val="left" w:pos="5669"/>
      </w:tabs>
    </w:pPr>
    <w:rPr>
      <w:lang w:val="en-US"/>
    </w:rPr>
  </w:style>
  <w:style w:customStyle="true" w:styleId="LBGovstyle6doczillaStyle1" w:type="paragraph">
    <w:name w:val="LB Gov style 6_doczillaStyle_1"/>
    <w:uiPriority w:val="98"/>
    <w:pPr>
      <w:numPr>
        <w:numId w:val="26"/>
        <w:ilvl w:val="6"/>
      </w:numPr>
      <w:jc w:val="both"/>
      <w:spacing w:before="120" w:after="120" w:line="240" w:lineRule="auto"/>
    </w:pPr>
    <w:rPr>
      <w:lang w:val="en-US"/>
    </w:rPr>
  </w:style>
  <w:style w:customStyle="true" w:styleId="MsoChpDefaultdoczillaStyle2" w:type="paragraph">
    <w:name w:val="MsoChpDefault_doczillaStyle_2"/>
    <w:pPr>
      <w:spacing w:after="0" w:line="240" w:lineRule="auto"/>
    </w:pPr>
    <w:rPr>
      <w:sz w:val="20"/>
      <w:rFonts w:ascii="Calibri" w:hAnsi="Calibri"/>
    </w:rPr>
  </w:style>
  <w:style w:customStyle="true" w:styleId="WordSection1doczillaStyle2" w:type="paragraph">
    <w:name w:val="WordSection1_doczillaStyle_2"/>
    <w:pPr>
      <w:spacing w:after="0" w:line="240" w:lineRule="auto"/>
    </w:pPr>
    <w:rPr>
      <w:rFonts w:ascii="Calibri" w:hAnsi="Calibri"/>
    </w:rPr>
  </w:style>
  <w:style w:customStyle="true" w:styleId="MsoNormaldoczillaStyle3" w:type="paragraph">
    <w:name w:val="MsoNormal_doczillaStyle_3"/>
    <w:pPr>
      <w:spacing w:line="256" w:lineRule="auto"/>
    </w:pPr>
  </w:style>
  <w:style w:customStyle="true" w:styleId="MsoChpDefaultdoczillaStyle3" w:type="paragraph">
    <w:name w:val="MsoChpDefault_doczillaStyle_3"/>
    <w:pPr>
      <w:spacing w:after="0" w:line="240" w:lineRule="auto"/>
    </w:pPr>
    <w:rPr>
      <w:rFonts w:ascii="Calibri" w:hAnsi="Calibri"/>
    </w:rPr>
  </w:style>
  <w:style w:customStyle="true" w:styleId="MsoPapDefaultdoczillaStyle2" w:type="paragraph">
    <w:name w:val="MsoPapDefault_doczillaStyle_2"/>
    <w:pPr>
      <w:spacing w:line="256" w:lineRule="auto"/>
    </w:pPr>
    <w:rPr>
      <w:rFonts w:ascii="Calibri" w:hAnsi="Calibri"/>
    </w:rPr>
  </w:style>
  <w:style w:customStyle="true" w:styleId="WordSection1doczillaStyle3" w:type="paragraph">
    <w:name w:val="WordSection1_doczillaStyle_3"/>
    <w:pPr>
      <w:spacing w:after="0" w:line="240" w:lineRule="auto"/>
    </w:pPr>
    <w:rPr>
      <w:rFonts w:ascii="Calibri" w:hAnsi="Calibri"/>
    </w:rPr>
  </w:style>
  <w:style w:customStyle="true" w:styleId="MsoNormaldoczillaStyle4" w:type="paragraph">
    <w:name w:val="MsoNormal_doczillaStyle_4"/>
    <w:pPr>
      <w:spacing w:line="256" w:lineRule="auto"/>
    </w:pPr>
  </w:style>
  <w:style w:customStyle="true" w:styleId="MsoChpDefaultdoczillaStyle4" w:type="paragraph">
    <w:name w:val="MsoChpDefault_doczillaStyle_4"/>
  </w:style>
  <w:style w:customStyle="true" w:styleId="MsoPapDefaultdoczillaStyle3" w:type="paragraph">
    <w:name w:val="MsoPapDefault_doczillaStyle_3"/>
    <w:pPr>
      <w:spacing w:line="256" w:lineRule="auto"/>
    </w:pPr>
  </w:style>
  <w:style w:customStyle="true" w:styleId="WordSection1doczillaStyle4" w:type="paragraph">
    <w:name w:val="WordSection1_doczillaStyle_4"/>
  </w:style>
  <w:style w:customStyle="true" w:styleId="MsoNormaldoczillaStyle5" w:type="paragraph">
    <w:name w:val="MsoNormal_doczillaStyle_5"/>
    <w:pPr>
      <w:spacing w:line="256" w:lineRule="auto"/>
    </w:pPr>
  </w:style>
  <w:style w:customStyle="true" w:styleId="MsoChpDefaultdoczillaStyle5" w:type="paragraph">
    <w:name w:val="MsoChpDefault_doczillaStyle_5"/>
  </w:style>
  <w:style w:customStyle="true" w:styleId="MsoPapDefaultdoczillaStyle4" w:type="paragraph">
    <w:name w:val="MsoPapDefault_doczillaStyle_4"/>
    <w:pPr>
      <w:spacing w:line="256" w:lineRule="auto"/>
    </w:pPr>
  </w:style>
  <w:style w:customStyle="true" w:styleId="WordSection1doczillaStyle5" w:type="paragraph">
    <w:name w:val="WordSection1_doczillaStyle_5"/>
  </w:style>
  <w:style w:customStyle="true" w:styleId="MsoNormaldoczillaStyle6" w:type="paragraph">
    <w:name w:val="MsoNormal_doczillaStyle_6"/>
    <w:pPr>
      <w:spacing w:line="256" w:lineRule="auto"/>
    </w:pPr>
    <w:rPr>
      <w:rFonts w:ascii="Calibri" w:hAnsi="Calibri"/>
    </w:rPr>
  </w:style>
  <w:style w:customStyle="true" w:styleId="MsoChpDefaultdoczillaStyle6" w:type="paragraph">
    <w:name w:val="MsoChpDefault_doczillaStyle_6"/>
    <w:rPr>
      <w:rFonts w:ascii="Calibri" w:hAnsi="Calibri"/>
    </w:rPr>
  </w:style>
  <w:style w:customStyle="true" w:styleId="MsoNormaldoczillaStyle7" w:type="paragraph">
    <w:name w:val="MsoNormal_doczillaStyle_7"/>
    <w:pPr>
      <w:spacing w:line="256" w:lineRule="auto"/>
    </w:pPr>
  </w:style>
  <w:style w:customStyle="true" w:styleId="MsoChpDefaultdoczillaStyle7" w:type="paragraph">
    <w:name w:val="MsoChpDefault_doczillaStyle_7"/>
  </w:style>
  <w:style w:customStyle="true" w:styleId="MsoPapDefaultdoczillaStyle5" w:type="paragraph">
    <w:name w:val="MsoPapDefault_doczillaStyle_5"/>
    <w:pPr>
      <w:spacing w:line="256" w:lineRule="auto"/>
    </w:pPr>
  </w:style>
  <w:style w:customStyle="true" w:styleId="WordSection1doczillaStyle6" w:type="paragraph">
    <w:name w:val="WordSection1_doczillaStyle_6"/>
  </w:style>
  <w:style w:customStyle="true" w:styleId="MsoNormaldoczillaStyle8" w:type="paragraph">
    <w:name w:val="MsoNormal_doczillaStyle_8"/>
    <w:pPr>
      <w:spacing w:line="256" w:lineRule="auto"/>
    </w:pPr>
  </w:style>
  <w:style w:customStyle="true" w:styleId="VLdoczillaStyle1" w:type="paragraph">
    <w:name w:val="VL_Основной текст_doczillaStyle_1"/>
    <w:pPr>
      <w:jc w:val="both"/>
      <w:spacing w:before="240" w:after="0"/>
    </w:pPr>
    <w:rPr>
      <w:color w:val="141618"/>
    </w:rPr>
  </w:style>
  <w:style w:customStyle="true" w:styleId="MsoChpDefaultdoczillaStyle8" w:type="paragraph">
    <w:name w:val="MsoChpDefault_doczillaStyle_8"/>
  </w:style>
  <w:style w:customStyle="true" w:styleId="MsoPapDefaultdoczillaStyle6" w:type="paragraph">
    <w:name w:val="MsoPapDefault_doczillaStyle_6"/>
    <w:pPr>
      <w:spacing w:line="256" w:lineRule="auto"/>
    </w:pPr>
  </w:style>
  <w:style w:customStyle="true" w:styleId="WordSection1doczillaStyle7" w:type="paragraph">
    <w:name w:val="WordSection1_doczillaStyle_7"/>
  </w:style>
  <w:style w:customStyle="true" w:styleId="MsoNormaldoczillaStyle9" w:type="paragraph">
    <w:name w:val="MsoNormal_doczillaStyle_9"/>
    <w:pPr>
      <w:spacing w:line="256" w:lineRule="auto"/>
    </w:pPr>
    <w:rPr>
      <w:rFonts w:ascii="Calibri" w:hAnsi="Calibri"/>
    </w:rPr>
  </w:style>
  <w:style w:customStyle="true" w:styleId="VLdoczillaStyle2" w:type="paragraph">
    <w:name w:val="VL_Основной текст_doczillaStyle_2"/>
    <w:pPr>
      <w:jc w:val="both"/>
      <w:spacing w:before="240" w:after="0"/>
    </w:pPr>
    <w:rPr>
      <w:color w:val="0b1107"/>
      <w:rFonts w:ascii="Calibri" w:hAnsi="Calibri"/>
    </w:rPr>
  </w:style>
  <w:style w:customStyle="true" w:styleId="MsoChpDefaultdoczillaStyle9" w:type="paragraph">
    <w:name w:val="MsoChpDefault_doczillaStyle_9"/>
    <w:rPr>
      <w:rFonts w:ascii="Calibri" w:hAnsi="Calibri"/>
    </w:rPr>
  </w:style>
  <w:style w:customStyle="true" w:styleId="aff0" w:type="character">
    <w:name w:val="Абзац списка Знак\\\\\\"/>
    <w:link w:val="aff1"/>
    <w:uiPriority w:val="34"/>
    <w:rPr>
      <w:sz w:val="24"/>
      <w:rFonts w:ascii="Times New Roman" w:hAnsi="Times New Roman"/>
    </w:rPr>
  </w:style>
  <w:style w:customStyle="true" w:styleId="oldoczillaStyle1" w:type="paragraph">
    <w:name w:val="ol_doczillaStyle_1"/>
    <w:pPr>
      <w:spacing w:after="0"/>
    </w:pPr>
  </w:style>
  <w:style w:customStyle="true" w:styleId="uldoczillaStyle1" w:type="paragraph">
    <w:name w:val="ul_doczillaStyle_1"/>
    <w:pPr>
      <w:spacing w:after="0"/>
    </w:pPr>
  </w:style>
  <w:style w:customStyle="true" w:styleId="MsoNormaldoczillaStyle10" w:type="paragraph">
    <w:name w:val="MsoNormal_doczillaStyle_10"/>
    <w:pPr>
      <w:spacing w:line="256" w:lineRule="auto"/>
    </w:pPr>
  </w:style>
  <w:style w:customStyle="true" w:styleId="MsoNormaldoczillaStyle10doczillaStyle1" w:type="paragraph">
    <w:name w:val="MsoNormal_doczillaStyle_10_doczillaStyle_1"/>
    <w:pPr>
      <w:spacing w:line="252" w:lineRule="auto"/>
    </w:pPr>
  </w:style>
  <w:style w:customStyle="true" w:styleId="aff1" w:type="paragraph">
    <w:name w:val="Абзац списка\\\\\\"/>
    <w:link w:val="aff0"/>
    <w:uiPriority w:val="34"/>
    <w:pPr>
      <w:ind w:left="720"/>
      <w:spacing w:after="0" w:line="254" w:lineRule="auto"/>
    </w:pPr>
    <w:rPr>
      <w:sz w:val="24"/>
    </w:rPr>
  </w:style>
  <w:style w:customStyle="true" w:styleId="VLdoczillaStyle3" w:type="paragraph">
    <w:name w:val="VL_Основной текст_doczillaStyle_3"/>
    <w:pPr>
      <w:jc w:val="both"/>
      <w:spacing w:before="240" w:after="0" w:line="254" w:lineRule="auto"/>
    </w:pPr>
    <w:rPr>
      <w:color w:val="141618"/>
    </w:rPr>
  </w:style>
  <w:style w:customStyle="true" w:styleId="MsoChpDefaultdoczillaStyle10" w:type="paragraph">
    <w:name w:val="MsoChpDefault_doczillaStyle_10"/>
  </w:style>
  <w:style w:customStyle="true" w:styleId="MsoPapDefaultdoczillaStyle7" w:type="paragraph">
    <w:name w:val="MsoPapDefault_doczillaStyle_7"/>
    <w:pPr>
      <w:spacing w:line="256" w:lineRule="auto"/>
    </w:pPr>
  </w:style>
  <w:style w:customStyle="true" w:styleId="WordSection1doczillaStyle8" w:type="paragraph">
    <w:name w:val="WordSection1_doczillaStyle_8"/>
  </w:style>
  <w:style w:customStyle="true" w:styleId="VegasLexdoczillaStyle1" w:type="table">
    <w:name w:val="Vegas Lex_doczillaStyle_1"/>
    <w:uiPriority w:val="99"/>
    <w:tblPr>
      <w:tblBorders>
        <w:top w:sz="4" w:space="0" w:val="single" w:color="636f78"/>
        <w:bottom w:sz="4" w:space="0" w:val="single" w:color="636f78"/>
        <w:insideH w:sz="4" w:space="0" w:val="single" w:color="636f78"/>
        <w:insideV w:sz="4" w:space="0" w:val="single" w:color="636f78"/>
      </w:tblBorders>
      <w:tblCellMar>
        <w:left w:w="108" w:type="dxa"/>
        <w:top w:w="0" w:type="dxa"/>
        <w:right w:w="108" w:type="dxa"/>
        <w:bottom w:w="0" w:type="dxa"/>
      </w:tblCellMar>
    </w:tblPr>
    <w:pPr>
      <w:jc w:val="center"/>
      <w:spacing w:after="0" w:line="254" w:lineRule="auto"/>
    </w:pPr>
    <w:rPr>
      <w:color w:val="141618"/>
    </w:rPr>
  </w:style>
  <w:style w:customStyle="true" w:styleId="MsoNormaldoczillaStyle11" w:type="paragraph">
    <w:name w:val="MsoNormal_doczillaStyle_11"/>
    <w:pPr>
      <w:spacing w:line="256" w:lineRule="auto"/>
    </w:pPr>
  </w:style>
  <w:style w:customStyle="true" w:styleId="MsoChpDefaultdoczillaStyle11" w:type="paragraph">
    <w:name w:val="MsoChpDefault_doczillaStyle_11"/>
  </w:style>
  <w:style w:customStyle="true" w:styleId="MsoPapDefaultdoczillaStyle8" w:type="paragraph">
    <w:name w:val="MsoPapDefault_doczillaStyle_8"/>
    <w:pPr>
      <w:spacing w:line="256" w:lineRule="auto"/>
    </w:pPr>
  </w:style>
  <w:style w:customStyle="true" w:styleId="WordSection1doczillaStyle9" w:type="paragraph">
    <w:name w:val="WordSection1_doczillaStyle_9"/>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 w:customStyle="true" w:styleId="a5" w:type="paragraph">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customStyle="true" w:styleId="BulletListFooterTextnumberedParagraphedeliste1lp1ListParagraphNumBullet1TableNumberParagraphBulletNumberBulletrListParagraph1Listea" w:type="character">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sz w:val="24"/>
      <w:rFonts w:ascii="Times New Roman" w:hAnsi="Times New Roman"/>
    </w:rPr>
  </w:style>
  <w:style w:customStyle="true" w:styleId="oldoczillaStyle2" w:type="paragraph">
    <w:name w:val="ol_doczillaStyle_2"/>
    <w:pPr>
      <w:spacing w:after="0"/>
    </w:pPr>
  </w:style>
  <w:style w:customStyle="true" w:styleId="uldoczillaStyle2" w:type="paragraph">
    <w:name w:val="ul_doczillaStyle_2"/>
    <w:pPr>
      <w:spacing w:after="0"/>
    </w:pPr>
  </w:style>
  <w:style w:customStyle="true" w:styleId="BulletListFooterTextnumberedParagraphedeliste1lp1ListParagraphNumBullet1TableNumberParagraphBulletNumberBulletrListParagraph1ListParagraph2ListParagraph21Listeafsnit1PargrafodaLista1B" w:type="paragraph">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ind w:left="720"/>
      <w:spacing w:after="0"/>
    </w:pPr>
    <w:rPr>
      <w:sz w:val="24"/>
    </w:rPr>
  </w:style>
  <w:style w:customStyle="true" w:styleId="BulletListFooterTextnumberedParagraphedeliste1lp1ListParagraphNumBullet1TableNumberParagraphBulletNumberBulletrListParagraph1Listea0" w:type="character">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sz w:val="24"/>
      <w:rFonts w:ascii="Times New Roman" w:hAnsi="Times New Roman"/>
    </w:rPr>
  </w:style>
  <w:style w:customStyle="true" w:styleId="BulletListFooterTextnumberedParagraphedeliste1lp1ListParagraphNumBullet1TableNumberParagraphBulletNumberBulletrListParagraph1ListParagraph2ListParagraph21Listeafsnit1PargrafodaLista1B0" w:type="paragraph">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ind w:left="720"/>
      <w:spacing w:after="0"/>
    </w:pPr>
    <w:rPr>
      <w:sz w:val="24"/>
    </w:rPr>
  </w:style>
  <w:style w:customStyle="true" w:styleId="MsoNormaldoczillaStyle12" w:type="paragraph">
    <w:name w:val="MsoNormal_doczillaStyle_12"/>
    <w:pPr>
      <w:spacing w:line="256" w:lineRule="auto"/>
    </w:pPr>
  </w:style>
  <w:style w:customStyle="true" w:styleId="MsoChpDefaultdoczillaStyle12" w:type="paragraph">
    <w:name w:val="MsoChpDefault_doczillaStyle_12"/>
  </w:style>
  <w:style w:customStyle="true" w:styleId="MsoPapDefaultdoczillaStyle9" w:type="paragraph">
    <w:name w:val="MsoPapDefault_doczillaStyle_9"/>
    <w:pPr>
      <w:spacing w:line="256" w:lineRule="auto"/>
    </w:pPr>
  </w:style>
  <w:style w:customStyle="true" w:styleId="WordSection1doczillaStyle10" w:type="paragraph">
    <w:name w:val="WordSection1_doczillaStyle_10"/>
  </w:style>
  <w:style w:customStyle="true" w:styleId="oldoczillaStyle3" w:type="paragraph">
    <w:name w:val="ol_doczillaStyle_3"/>
    <w:pPr>
      <w:spacing w:after="0"/>
    </w:pPr>
  </w:style>
  <w:style w:customStyle="true" w:styleId="uldoczillaStyle3" w:type="paragraph">
    <w:name w:val="ul_doczillaStyle_3"/>
    <w:pPr>
      <w:spacing w:after="0"/>
    </w:pPr>
  </w:style>
  <w:style w:customStyle="true" w:styleId="MsoNormaldoczillaStyle13" w:type="paragraph">
    <w:name w:val="MsoNormal_doczillaStyle_13"/>
    <w:pPr>
      <w:spacing w:line="256" w:lineRule="auto"/>
    </w:pPr>
  </w:style>
  <w:style w:customStyle="true" w:styleId="MsoChpDefaultdoczillaStyle13" w:type="paragraph">
    <w:name w:val="MsoChpDefault_doczillaStyle_13"/>
  </w:style>
  <w:style w:customStyle="true" w:styleId="MsoPapDefaultdoczillaStyle10" w:type="paragraph">
    <w:name w:val="MsoPapDefault_doczillaStyle_10"/>
    <w:pPr>
      <w:spacing w:line="256" w:lineRule="auto"/>
    </w:pPr>
  </w:style>
  <w:style w:customStyle="true" w:styleId="WordSection1doczillaStyle11" w:type="paragraph">
    <w:name w:val="WordSection1_doczillaStyle_11"/>
  </w:style>
  <w:style w:customStyle="true" w:styleId="MsoNormaldoczillaStyle14" w:type="paragraph">
    <w:name w:val="MsoNormal_doczillaStyle_14"/>
    <w:pPr>
      <w:spacing w:line="256" w:lineRule="auto"/>
    </w:pPr>
  </w:style>
  <w:style w:customStyle="true" w:styleId="MsoChpDefaultdoczillaStyle14" w:type="paragraph">
    <w:name w:val="MsoChpDefault_doczillaStyle_14"/>
  </w:style>
  <w:style w:customStyle="true" w:styleId="MsoPapDefaultdoczillaStyle11" w:type="paragraph">
    <w:name w:val="MsoPapDefault_doczillaStyle_11"/>
    <w:pPr>
      <w:spacing w:line="256" w:lineRule="auto"/>
    </w:pPr>
  </w:style>
  <w:style w:customStyle="true" w:styleId="WordSection1doczillaStyle12" w:type="paragraph">
    <w:name w:val="WordSection1_doczillaStyle_12"/>
  </w:style>
  <w:style w:customStyle="true" w:styleId="frUsedbyWordforHelpfootnotesymbols1Ciaeniinee1-FNCiaeniinee-FN45ReferencianotaalpieSUPERS0" w:type="character">
    <w:name w:val="Знак сноски;fr;Used by Word for Help footnote symbols;Знак сноски 1;Ciae niinee 1;Знак сноски-FN;Ciae niinee-FN;Ссылка на сноску 45;Referencia nota al pie;SUPERS"/>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27325130">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3851776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mpliance-R00@russianpost.r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word/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word/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word/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word/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word/customXml/_rels/item6.xml.rels><?xml version="1.0" encoding="UTF-8" standalone="yes"?><Relationships xmlns="http://schemas.openxmlformats.org/package/2006/relationships"><Relationship Id="rId1" Type="http://schemas.openxmlformats.org/officeDocument/2006/relationships/customXmlProps" Target="itemProps6.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5.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6.xml><?xml version="1.0" encoding="utf-8"?>
<ds:datastoreItem xmlns:ds="http://schemas.openxmlformats.org/officeDocument/2006/customXml" ds:itemID="{B2EA4031-178E-4170-8858-4CC1CE9D9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Договор итогер</Template>
  <TotalTime>3</TotalTime>
  <Pages>47</Pages>
  <Words>19355</Words>
  <Characters>110327</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Гераськина Мария Александровна</dc:creator>
  <cp:lastModifiedBy>Kulikova_Marina</cp:lastModifiedBy>
  <dcterms:created xsi:type="dcterms:W3CDTF">2026-02-09T15:39:00+03:00</dcterms:created>
  <dcterms:modified xsi:type="dcterms:W3CDTF">2026-04-30T15:36:42.885+04:00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a="http://schemas.openxmlformats.org/drawingml/2006/main" xmlns:pic="http://schemas.openxmlformats.org/drawingml/2006/picture"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15="http://schemas.microsoft.com/office/word/2012/wordml">
  <w:dataSource w:id="1">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3">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4">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5">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fals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30" w:guid="BCEC7395-7645-240C-5FAC-1EF185FACFD2" w:kind="variable" w:selector="check" w:type="string" w:input="normal" w:required="true">
          <w:identifier xml:space="preserve">ID530</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 </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4" w:guid="30E6321B-9FFC-4A04-4783-607C77F0C8B4" w:kind="selector" w:selector="radio" w:type="string" w:input="normal" w:required="fals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fals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исполнение всех обязательств по Договору (включая оплату товара) / исполнение некоторых обязательств по Договору (кроме оплаты товара по Договору)</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610" w:required="true">
          <w:identifier xml:space="preserve">ID11</w:identifier>
          <w:name xml:space="preserve">Наименование Филиала Почты России</w:name>
        </w:element>
        <w:element w:id="12" w:guid="007D44A5-B3DA-5F60-D226-4569C3F08826" w:kind="variable" w:selector="check" w:type="string" w:input="dataSource" w:binding="611"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612"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613"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28" w:required="true">
          <w:identifier xml:space="preserve">ID16</w:identifier>
          <w:name xml:space="preserve">Банк Филиала Почты России</w:name>
        </w:element>
        <w:element w:id="17" w:guid="007D44A5-B3DA-5F60-D226-4569C3F08826" w:kind="variable" w:selector="check" w:type="string" w:input="dataSource" w:binding="629" w:required="true">
          <w:identifier xml:space="preserve">ID17</w:identifier>
          <w:name xml:space="preserve">К/с банка Филиала Почты России</w:name>
        </w:element>
        <w:element w:id="18" w:guid="007D44A5-B3DA-5F60-D226-4569C3F08826" w:kind="variable" w:selector="check" w:type="string" w:input="dataSource" w:binding="630"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614" w:required="false">
          <w:identifier xml:space="preserve">ID20</w:identifier>
          <w:name xml:space="preserve">E-mail Филиала Почты России</w:name>
        </w:element>
      </w:element>
    </w:element>
    <w:element w:id="478" w:guid="007D44A5-B3DA-5F60-D226-4569C3F08826" w:kind="variable" w:selector="check" w:type="string" w:input="dataSource"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fals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normal" w:required="true">
          <w:identifier xml:space="preserve">ID25</w:identifier>
          <w:name xml:space="preserve">ФИО руководителя АО "Почта России"</w:name>
          <w:value>
            <w:text xml:space="preserve">Волков Михаил Юрьевич</w:text>
          </w:value>
        </w:element>
        <w:element w:id="665" w:guid="F0799E7C-775E-8280-F18A-9BC3C5E02586" w:kind="variable" w:type="string" w:input="expression" w:required="false" w:uiHidden="true">
          <w:identifier xml:space="preserve">ID665</w:identifier>
          <w:name xml:space="preserve">Склонение (тех)</w:name>
          <w:value>
            <w:expression xml:space="preserve">"Федящиной" + ID25.substring(8, ID25.getLength())</w:expression>
            <w:visibility xml:space="preserve"> ID25.substring(0,8) == "Федящина"</w:visibility>
          </w:value>
        </w:element>
        <w:element w:id="666" w:guid="A8F8B356-6A3E-5018-BC74-70CCD5E0A283" w:kind="variable" w:type="string" w:input="expression" w:required="false" w:uiHidden="true">
          <w:identifier xml:space="preserve">ID666</w:identifier>
          <w:name xml:space="preserve">ФИО руководителя АО "Почта России" (тех)</w:name>
          <w:value>
            <w:expression xml:space="preserve">ID25</w:expression>
            <w:visibility xml:space="preserve">ID25.substring(0,8) != "Федящина"</w:visibility>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fals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fals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619" w:required="true">
                <w:identifier xml:space="preserve">ID68</w:identifier>
                <w:name xml:space="preserve">ИНН поставщика</w:name>
              </w:element>
              <w:element w:id="65" w:guid="F0E6141E-3EAF-59E0-DB8B-43E01338A481" w:kind="variable" w:selector="check" w:type="string" w:input="dataSource" w:binding="616" w:required="true">
                <w:identifier xml:space="preserve">ID65</w:identifier>
                <w:name xml:space="preserve">Полное наименование поставщика</w:name>
              </w:element>
              <w:element w:id="66" w:guid="F0E6141E-3EAF-59E0-DB8B-43E01338A481" w:kind="variable" w:selector="check" w:type="string" w:input="dataSource" w:binding="617"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618" w:required="true">
                <w:identifier xml:space="preserve">ID67</w:identifier>
                <w:name xml:space="preserve">ОГРН поставщика</w:name>
              </w:element>
              <w:element w:id="69" w:guid="F0E6141E-3EAF-59E0-DB8B-43E01338A481" w:kind="variable" w:selector="check" w:type="string" w:input="dataSource" w:binding="620" w:required="true">
                <w:identifier xml:space="preserve">ID69</w:identifier>
                <w:name xml:space="preserve">КПП поставщика</w:name>
              </w:element>
              <w:element w:id="70" w:guid="F0E6141E-3EAF-59E0-DB8B-43E01338A481" w:kind="variable" w:selector="check" w:type="string" w:input="dataSource" w:binding="621" w:required="true">
                <w:identifier xml:space="preserve">ID70</w:identifier>
                <w:name xml:space="preserve">Адрес места нахождения поставщика</w:name>
              </w:element>
              <w:element w:id="71" w:guid="F0E6141E-3EAF-59E0-DB8B-43E01338A481" w:kind="variable" w:selector="check" w:type="string" w:input="dataSource" w:binding="608" w:required="true">
                <w:identifier xml:space="preserve">ID71</w:identifier>
                <w:name xml:space="preserve">Почтовый адрес поставщика</w:name>
              </w:element>
              <w:element w:id="72" w:guid="F0E6141E-3EAF-59E0-DB8B-43E01338A481" w:kind="variable" w:selector="check" w:type="string" w:input="dataSource" w:binding="632" w:required="true">
                <w:identifier xml:space="preserve">ID72</w:identifier>
                <w:name xml:space="preserve">Банк поставщика</w:name>
              </w:element>
              <w:element w:id="73" w:guid="F0E6141E-3EAF-59E0-DB8B-43E01338A481" w:kind="variable" w:selector="check" w:type="string" w:input="dataSource" w:binding="633"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fals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34"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fals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23" w:required="true">
                    <w:identifier xml:space="preserve">ID85</w:identifier>
                    <w:name xml:space="preserve">ОКОПФ поставщика</w:name>
                  </w:element>
                  <w:element w:id="86" w:guid="C8453C75-36B0-9128-AC1B-03A0441066F6" w:kind="variable" w:selector="check" w:type="string" w:input="dataSource" w:binding="624" w:required="true">
                    <w:identifier xml:space="preserve">ID86</w:identifier>
                    <w:name xml:space="preserve">ОКПО поставщика</w:name>
                  </w:element>
                  <w:element w:id="513" w:guid="C8453C75-36B0-9128-AC1B-03A0441066F6" w:kind="variable" w:selector="check" w:type="string" w:input="dataSource" w:binding="624" w:required="true">
                    <w:identifier xml:space="preserve">ID513</w:identifier>
                    <w:name xml:space="preserve">ОКПД поставщика</w:name>
                  </w:element>
                  <w:element w:id="82" w:guid="E8B487FC-DAC4-277C-91FD-D29CD4E070C8" w:kind="variable" w:selector="check" w:type="string" w:input="dataSource" w:binding="622" w:required="true">
                    <w:identifier xml:space="preserve">ID82</w:identifier>
                    <w:name xml:space="preserve">ОКТМО поставщика</w:name>
                  </w:element>
                </w:element>
              </w:element>
              <w:element w:id="87" w:guid="90F88272-458B-AA10-ED97-8E8A3344D7F5" w:kind="selector" w:selector="radio" w:type="string" w:input="normal" w:required="fals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608"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608"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36" w:required="true">
                    <w:identifier xml:space="preserve">ID95</w:identifier>
                    <w:name xml:space="preserve">Банк филиала Поставщика</w:name>
                  </w:element>
                  <w:element w:id="96" w:guid="54E91153-2C9E-48B8-0F5B-487C34B89B44" w:kind="variable" w:selector="check" w:type="string" w:input="dataSource" w:binding="637"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38"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fals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25"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26"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40" w:required="true">
                <w:identifier xml:space="preserve">ID110</w:identifier>
                <w:name xml:space="preserve">ИНН поставщика</w:name>
              </w:element>
              <w:element w:id="111" w:guid="C03879D9-3EA2-DC00-9FE3-807FECA03155" w:kind="variable" w:selector="check" w:type="string" w:input="dataSource" w:binding="641" w:required="true">
                <w:identifier xml:space="preserve">ID111</w:identifier>
                <w:name xml:space="preserve">ФИО поставщика (полное)</w:name>
              </w:element>
              <w:element w:id="112" w:guid="C03879D9-3EA2-DC00-9FE3-807FECA03155" w:kind="variable" w:selector="check" w:type="string" w:input="dataSource" w:binding="642" w:required="true">
                <w:identifier xml:space="preserve">ID112</w:identifier>
                <w:name xml:space="preserve">ФИО поставщика (краткое)</w:name>
              </w:element>
              <w:element w:id="113" w:guid="C03879D9-3EA2-DC00-9FE3-807FECA03155" w:kind="variable" w:selector="check" w:type="string" w:input="dataSource" w:binding="643"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45" w:required="true">
                <w:identifier xml:space="preserve">ID115</w:identifier>
                <w:name xml:space="preserve">Банк поставщика</w:name>
              </w:element>
              <w:element w:id="116" w:guid="C03879D9-3EA2-DC00-9FE3-807FECA03155" w:kind="variable" w:selector="check" w:type="string" w:input="dataSource" w:binding="646" w:required="true">
                <w:identifier xml:space="preserve">ID116</w:identifier>
                <w:name xml:space="preserve">К/с банка поставщика</w:name>
              </w:element>
              <w:element w:id="117" w:guid="C03879D9-3EA2-DC00-9FE3-807FECA03155" w:kind="variable" w:selector="check" w:type="string" w:input="dataSource" w:binding="647"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608" w:required="true">
                <w:identifier xml:space="preserve">ID124</w:identifier>
                <w:name xml:space="preserve">Адрес регистрации поставщика</w:name>
              </w:element>
              <w:element w:id="125" w:guid="C03879D9-3EA2-DC00-9FE3-807FECA03155" w:kind="variable" w:selector="check" w:type="string" w:input="dataSource" w:binding="608" w:required="true">
                <w:identifier xml:space="preserve">ID125</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fals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49" w:required="true">
                <w:identifier xml:space="preserve">ID135</w:identifier>
                <w:name xml:space="preserve">Банк поставщика</w:name>
              </w:element>
              <w:element w:id="136" w:guid="802B47EE-58FD-0CC0-875D-4A986100FA76" w:kind="variable" w:selector="check" w:type="string" w:input="dataSource" w:binding="650" w:required="true">
                <w:identifier xml:space="preserve">ID136</w:identifier>
                <w:name xml:space="preserve">К/с банка поставщика</w:name>
              </w:element>
              <w:element w:id="137" w:guid="802B47EE-58FD-0CC0-875D-4A986100FA76" w:kind="variable" w:selector="check" w:type="string" w:input="dataSource" w:binding="651"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608" w:required="true">
                <w:identifier xml:space="preserve">ID143</w:identifier>
                <w:name xml:space="preserve">Адрес регистрации поставщика</w:name>
              </w:element>
              <w:element w:id="144" w:guid="802B47EE-58FD-0CC0-875D-4A986100FA76" w:kind="variable" w:selector="check" w:type="string" w:input="dataSource" w:binding="608" w:required="true">
                <w:identifier xml:space="preserve">ID144</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fals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fals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fals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18" w:guid="D04CF9B2-228B-554C-D931-47648D10743E" w:kind="condition" w:selector="check" w:type="boolean" w:input="expression" w:required="false" w:uiHidden="true">
      <w:identifier xml:space="preserve">ID518</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false">
        <w:identifier xml:space="preserve">ID153</w:identifier>
        <w:name xml:space="preserve">Участник закупки:</w:name>
        <w:comment xml:space="preserve">В зависимости от варианта ответа, выбранного в данном вопросе, сформируется п. 1.12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false">
        <w:identifier xml:space="preserve">ID150</w:identifier>
        <w:name xml:space="preserve">Победитель закупки:</w:name>
        <w:comment xml:space="preserve">В зависимости от варианта ответа, выбранного в данном вопросе, сформируется п. 1.12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19" w:guid="D04CF9B2-228B-554C-D931-47648D10743E" w:kind="condition" w:selector="check" w:type="boolean" w:input="expression" w:required="false" w:uiHidden="true">
      <w:identifier xml:space="preserve">ID519</w:identifier>
      <w:name xml:space="preserve">Условие: если составляется договор с единственным поставщиком</w:name>
      <w:value>
        <w:expression xml:space="preserve">ID382</w:expression>
      </w:value>
      <w:element w:id="520" w:guid="30394D5F-A67B-1CB0-5B33-3442C1706951" w:kind="selector" w:selector="radio" w:type="string" w:input="normal" w:required="false">
        <w:identifier xml:space="preserve">ID520</w:identifier>
        <w:name xml:space="preserve">Единственный поставщик:</w:name>
        <w:comment xml:space="preserve">В зависимости от варианта ответа, выбранного в данном вопросе, сформируется п. 1.12 Договора ("Срок оплаты Товара Покупателем")</w:comment>
        <w:element w:id="521" w:guid="50C7E29C-1E6D-BE8A-D75D-E3645138F512" w:kind="condition" w:selector="check" w:type="boolean" w:input="normal" w:required="false">
          <w:identifier xml:space="preserve">ID521</w:identifier>
          <w:name xml:space="preserve">Субъект МСП</w:name>
          <w:value>
            <w:boolean>true</w:boolean>
          </w:value>
        </w:element>
        <w:element w:id="522" w:guid="50CEF662-3861-82E0-2B47-E060B3A8581B" w:kind="condition" w:selector="check" w:type="boolean" w:input="normal" w:required="false">
          <w:identifier xml:space="preserve">ID522</w:identifier>
          <w:name xml:space="preserve">Не субъект МСП</w:name>
          <w:value>
            <w:boolean>false</w:boolean>
          </w:value>
        </w:element>
        <w:element w:id="523" w:guid="EEFBCC98-10B1-3760-5613-A5CF21E0FB36" w:kind="condition" w:selector="check" w:type="boolean" w:input="normal" w:required="false">
          <w:identifier xml:space="preserve">ID523</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w:name>
      <w:comment xml:space="preserve">Укажите в Им. падеже</w:comment>
    </w:element>
    <w:element w:id="166" w:guid="B0046B63-2D32-ED23-338F-120568787B10" w:kind="selector" w:selector="radio" w:type="string" w:input="normal" w:required="fals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fals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17" w:guid="6DD85713-99D4-1E3B-D8C8-A9FB4792FC42" w:kind="condition" w:selector="check" w:type="boolean" w:input="expression" w:required="false" w:uiHidden="true">
      <w:identifier xml:space="preserve">ID517</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value>
          <w:expression xml:space="preserve">ID170</w:expressio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fals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установленных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w:name>
          </w:element>
          <w:element w:id="343" w:guid="D080F7AC-04CC-B390-7A4A-FEFDFDE85300" w:kind="selector" w:selector="radio" w:type="string" w:input="normal" w:required="false">
            <w:identifier xml:space="preserve">ID343</w:identifier>
            <w:name xml:space="preserve">Сумма НДС от Цены Договора:</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Сумма НДС от Цены Договора</w:name>
                <w:comment xml:space="preserve">Сумма НДС от Цены Договора рассчитывается автоматически по формуле: Цена Договора с НДС * Ставка НДС / (100 + Ставка НДС)</w:comment>
                <w:value>
                  <w:expression xml:space="preserve">ID186*ID480 / (ID480+100)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Сумма НДС от Цены Договора</w:name>
              </w:element>
            </w:element>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 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09" w:guid="40421A07-5962-06B0-2581-AA41D98A9153" w:kind="condition" w:selector="check" w:type="boolean" w:input="expression" w:required="false" w:uiHidden="true">
      <w:identifier xml:space="preserve">ID509</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fals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608" w:required="fals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0" w:guid="40421A07-5962-06B0-2581-AA41D98A9153" w:kind="condition" w:selector="check" w:type="boolean" w:input="expression" w:required="false" w:uiHidden="false">
      <w:identifier xml:space="preserve">ID510</w:identifier>
      <w:name xml:space="preserve">Условие: если Техническое задание не прикладывается к Договору</w:name>
      <w:value>
        <w:expression xml:space="preserve">ID168</w:expression>
      </w:value>
      <w:element w:id="511" w:guid="B0A818C2-E06A-7E50-0E08-7ECB65B0D13D" w:kind="variable" w:selector="check" w:type="string" w:input="dataSource" w:binding="608" w:required="false">
        <w:identifier xml:space="preserve">ID511</w:identifier>
        <w:name xml:space="preserve">Укажите адрес доставки Товара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 </w:comment>
      <w:value>
        <w:unit xml:space="preserve" w:active="true">календарный день</w:unit>
      </w:value>
    </w:element>
    <w:element w:id="192" w:guid="36317AA2-27DF-2230-B29B-A5CC3C34FC82" w:kind="variable" w:selector="check" w:type="string" w:input="normal" w:required="true">
      <w:identifier xml:space="preserve">ID192</w:identifier>
      <w:name xml:space="preserve">Срок доставки Товара Покупателю (АО "Почта России")</w:name>
      <w:comment xml:space="preserve">Укажите количество дней (рабочих или календарных) с моментом исчисления (например, в течение 5 рабочих дней с даты заключения Договора) или укажите конкретную дату поставки товара (например, срок поставки товара до 31.12.2025).</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194" w:guid="0878B7BB-F177-E2E0-3F1E-41C36416DE9F" w:kind="selector" w:selector="radio" w:type="string" w:input="normal" w:required="fals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string"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рабочих/календарных дней. Все прописать текстом. </w:comment>
      <w:value>
        <w:unit xml:space="preserve" w:active="true" w:readOnly="false"/>
      </w:value>
    </w:element>
    <w:element w:id="204" w:guid="3875512F-F8A6-9790-BFC8-CC1E55C8606D" w:kind="variable" w:selector="check" w:type="number" w:input="normal" w:required="true">
      <w:identifier xml:space="preserve">ID204</w:identifier>
      <w:name xml:space="preserve">Срок выполнения Поставщиком требований Покупателя (АО "Почта России") об устранении недостатков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205" w:guid="80260A36-06EA-D680-D083-12AC8A1CF470" w:kind="selector" w:selector="radio" w:type="string" w:input="normal" w:required="fals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false" w:uiHidden="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рабочих дней. Пример заполнения: "5" (пропись добавляется автоматически)</w:comment>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рабочих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83" w:guid="D0385D9C-DE78-5C68-1A7F-97E06FDCD45B" w:kind="condition" w:selector="check" w:type="boolean" w:input="expression" w:required="false" w:uiHidden="true">
      <w:identifier xml:space="preserve">ID583</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ID522</w:expression>
      </w:value>
      <w:element w:id="577" w:guid="488A297C-E855-EAF0-08F3-EF04D9402C25" w:kind="selector" w:selector="radio" w:type="string" w:input="normal" w:required="false">
        <w:identifier xml:space="preserve">ID577</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78" w:guid="C88298E7-D18C-1F3A-3215-3E7855F86B11" w:kind="condition" w:selector="check" w:type="boolean" w:input="normal" w:required="false">
          <w:identifier xml:space="preserve">ID578</w:identifier>
          <w:name xml:space="preserve">Да</w:name>
          <w:value>
            <w:boolean>true</w:boolean>
          </w:value>
          <w:element w:id="580" w:guid="5021E942-1BC6-43A0-0730-F76317A8F2ED" w:kind="selector" w:selector="radio" w:type="string" w:input="normal" w:required="false">
            <w:identifier xml:space="preserve">ID580</w:identifier>
            <w:name xml:space="preserve">Срок оплаты Товара по Договору:</w:name>
            <w:element w:id="581" w:guid="A0F47F6A-904A-84C0-BEAF-AF71A2502230" w:kind="condition" w:selector="check" w:type="boolean" w:input="normal" w:required="false">
              <w:identifier xml:space="preserve">ID581</w:identifier>
              <w:name xml:space="preserve">не установлен иным законодательством РФ (помимо Закона №223-ФЗ)</w:name>
              <w:value>
                <w:boolean>true</w:boolean>
              </w:value>
              <w:element w:id="587" w:guid="F4B116EB-CE61-457C-33E2-3D89C8705B2D" w:kind="variable" w:selector="check" w:type="number" w:input="normal" w:required="true">
                <w:identifier xml:space="preserve">ID587</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82" w:guid="50F43B69-0DD3-4990-A092-603FB640BF33" w:kind="condition" w:selector="check" w:type="boolean" w:input="normal" w:required="false">
              <w:identifier xml:space="preserve">ID582</w:identifier>
              <w:name xml:space="preserve">установлен иным законодательством РФ (помимо Закона №223-ФЗ)</w:name>
              <w:value>
                <w:boolean>false</w:boolean>
              </w:value>
              <w:element w:id="588" w:guid="F4B116EB-CE61-457C-33E2-3D89C8705B2D" w:kind="variable" w:selector="check" w:type="number" w:input="normal" w:required="true">
                <w:identifier xml:space="preserve">ID588</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79" w:guid="14F56A84-7F93-7A90-13A3-93FF1EF8992C" w:kind="condition" w:selector="check" w:type="boolean" w:input="normal" w:required="false">
          <w:identifier xml:space="preserve">ID579</w:identifier>
          <w:name xml:space="preserve">Нет</w:name>
          <w:value>
            <w:boolean>false</w:boolean>
          </w:value>
          <w:element w:id="584" w:guid="80B8DA73-5546-C6F4-9A36-E2CE44B822EA" w:kind="selector" w:selector="radio" w:type="string" w:input="normal" w:required="false">
            <w:identifier xml:space="preserve">ID584</w:identifier>
            <w:name xml:space="preserve">Срок оплаты Товара по Договору:</w:name>
            <w:element w:id="585" w:guid="A84F3548-5D79-E140-2CFA-6ED0EB001734" w:kind="condition" w:selector="check" w:type="boolean" w:input="normal" w:required="false">
              <w:identifier xml:space="preserve">ID585</w:identifier>
              <w:name xml:space="preserve">не установлен иным законодательством РФ (помимо Закона №223-ФЗ)</w:name>
              <w:value>
                <w:boolean>true</w:boolean>
              </w:value>
              <w:element w:id="589" w:guid="F4B116EB-CE61-457C-33E2-3D89C8705B2D" w:kind="variable" w:selector="check" w:type="number" w:input="normal" w:required="true">
                <w:identifier xml:space="preserve">ID589</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86" w:guid="A0DF9C6C-B981-E4B0-33EA-C59FF310C02F" w:kind="condition" w:selector="check" w:type="boolean" w:input="normal" w:required="false">
              <w:identifier xml:space="preserve">ID586</w:identifier>
              <w:name xml:space="preserve">установлен иным законодательством РФ (помимо Закона №223-ФЗ)</w:name>
              <w:value>
                <w:boolean>false</w:boolean>
              </w:value>
              <w:element w:id="590" w:guid="F4B116EB-CE61-457C-33E2-3D89C8705B2D" w:kind="variable" w:selector="check" w:type="number" w:input="normal" w:required="true">
                <w:identifier xml:space="preserve">ID590</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91" w:guid="B004D791-251E-5000-5697-13ADAFD06A81" w:kind="condition" w:selector="check" w:type="boolean" w:input="expression" w:required="false" w:uiHidden="true">
      <w:identifier xml:space="preserve">ID591</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ID521 || ID523</w:expression>
      </w:value>
      <w:element w:id="592" w:guid="F4B116EB-CE61-457C-33E2-3D89C8705B2D" w:kind="variable" w:selector="check" w:type="number" w:input="normal" w:required="true">
        <w:identifier xml:space="preserve">ID592</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fals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605" w:guid="C04B133D-8158-3784-0802-D050CFE8620B" w:kind="variable" w:selector="check" w:type="string" w:input="normal" w:required="true">
          <w:identifier xml:space="preserve">ID605</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606" w:guid="C04B133D-8158-3784-0802-D050CFE8620B" w:kind="variable" w:selector="check" w:type="string" w:input="expression" w:required="true">
          <w:identifier xml:space="preserve">ID606</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ID605</w:expression>
            <w:visibility xml:space="preserve">ID3</w:visibility>
          </w:value>
        </w:element>
      </w:element>
    </w:element>
    <w:element w:id="232" w:guid="4A28A0BB-CC39-0D28-4A9F-6849822830A1" w:kind="selector" w:selector="radio" w:type="string" w:input="normal" w:required="fals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593" w:guid="282C8165-C0BF-7014-BF82-24BE4E204002" w:kind="variable" w:selector="check" w:type="string" w:input="normal" w:required="true">
          <w:identifier xml:space="preserve">ID593</w:identifier>
          <w:name xml:space="preserve">Величина, от которой исчисляется пени за просрочку устранения недостатков в поставленных Товарах</w:name>
          <w:value>
            <w:visibility xml:space="preserve">ID2 || ID382</w:visibility>
            <w:text xml:space="preserve">стоимости обязательств, исполнение которых просрочено</w:text>
          </w:value>
        </w:element>
        <w:element w:id="594" w:guid="282C8165-C0BF-7014-BF82-24BE4E204002" w:kind="variable" w:selector="check" w:type="string" w:input="expression" w:required="true">
          <w:identifier xml:space="preserve">ID594</w:identifier>
          <w:name xml:space="preserve">Величина, от которой исчисляется пени за просрочку устранения недостатков в поставленных Товарах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ID593</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number/>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сумма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242" w:guid="08A169AD-3168-4430-4AA5-34388AF09F0D" w:kind="selector" w:selector="radio" w:type="string" w:input="normal" w:required="fals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fals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516" w:guid="84F1257E-C814-2E28-090E-0E0F1B70374C" w:kind="variable" w:selector="check" w:type="number" w:input="normal" w:required="true">
          <w:identifier xml:space="preserve">ID516</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fals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false</w:boolean>
              </w:value>
            </w:element>
            <w:element w:id="253" w:guid="24573971-C9E3-558A-EC2B-04A7ADF8A725" w:kind="condition" w:selector="check" w:type="boolean" w:input="normal" w:required="false">
              <w:identifier xml:space="preserve">ID253</w:identifier>
              <w:name xml:space="preserve">Денежные средства</w:name>
              <w:value>
                <w:boolean>true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fals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false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483" w:guid="70472735-3812-4A2E-FAE9-697CE778F101" w:kind="variable" w:selector="check" w:type="money" w:input="normal" w:required="true">
          <w:identifier xml:space="preserve">ID483</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number/>
          </w:value>
        </w:element>
        <w:element w:id="524" w:guid="20F92934-4116-ADDC-9007-F752E7D0617B" w:kind="variable" w:selector="check" w:type="money" w:input="expression" w:required="true">
          <w:identifier xml:space="preserve">ID524</w:identifier>
          <w:name xml:space="preserve">Размер (сумма)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ID483</w:expression>
            <w:visibility xml:space="preserve">ID3</w:visibility>
          </w:value>
        </w:element>
        <w:element w:id="515" w:guid="6265817E-F23E-1EDA-4B9E-F0B6FB403515" w:kind="variable" w:selector="check" w:type="number" w:input="normal" w:required="true">
          <w:identifier xml:space="preserve">ID515</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fals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53"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53"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53"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53"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25" w:guid="EF4C0684-0D0F-0040-3619-2B6C7840A452" w:kind="selector" w:selector="radio" w:type="string" w:input="normal" w:required="false">
      <w:identifier xml:space="preserve">ID525</w:identifier>
      <w:name xml:space="preserve">Срок действия Договора определяется:</w:name>
      <w:element w:id="526" w:guid="7852148E-4472-B202-6572-9ABBFFD8FCF9" w:kind="condition" w:selector="check" w:type="boolean" w:input="normal" w:required="false">
        <w:identifier xml:space="preserve">ID526</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27" w:guid="44D6E155-37A7-4360-9DAB-3F4A45A049CA" w:kind="condition" w:selector="check" w:type="boolean" w:input="normal" w:required="false">
        <w:identifier xml:space="preserve">ID527</w:identifier>
        <w:name xml:space="preserve">календарной датой, до которой действует Договор</w:name>
        <w:value>
          <w:boolean>false</w:boolean>
        </w:value>
        <w:element w:id="528" w:guid="18EE1119-895D-5630-738C-6001DD28776C" w:kind="variable" w:selector="check" w:type="string" w:input="normal" w:required="true">
          <w:identifier xml:space="preserve">ID528</w:identifier>
          <w:name xml:space="preserve">Срок действия Договора</w:name>
          <w:comment xml:space="preserve">Укажите срок действия Договора. Пример заполнения: "до 31.12.2024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fals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fals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w:name>
        <w:comment xml:space="preserve">Укажите числом количество рабочих (!) дней, (пропись добавится автоматически)</w:comment>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fals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532" w:guid="F0562AF8-B1E6-57C0-0C1F-B5B795C0E022" w:kind="variable" w:selector="check" w:type="percent" w:input="normal" w:required="true">
      <w:identifier xml:space="preserve">ID532</w:identifier>
      <w:name xml:space="preserve">Размер штрафа за совершение Стороной действий, квалифицируемых как "недружественное влияние"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62" w:guid="8C6A0F7E-0A7E-40E0-5C61-D3970BA03239" w:kind="variable" w:type="string" w:input="normal" w:required="false">
      <w:identifier xml:space="preserve">ID662</w:identifier>
      <w:name xml:space="preserve">Наименование Контрагента для Приложения - Комплаенс-оговорка</w:name>
      <w:comment xml:space="preserve">Заполняется по итогам закупки/ед. поставщик.
При подготовки проекта для конкурентной закупки поставить прочерк</w:comment>
      <w:value>
        <w:text xml:space="preserve">_____________</w:text>
      </w:value>
    </w:element>
    <w:element w:id="663" w:guid="E0C95223-A789-1920-9444-A2DF603475F8" w:kind="variable" w:type="string" w:input="normal" w:required="false">
      <w:identifier xml:space="preserve">ID663</w:identifier>
      <w:name xml:space="preserve">Порядок направления Уведомления Контрагентом для Приложения - Комплаенс-оговорка</w:name>
      <w:comment xml:space="preserve">Если на этапе подготовки проекта договора для конкурентной закупки - поставить прочерк</w:comment>
      <w:value>
        <w:text xml:space="preserve">_______________</w:text>
      </w:value>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604" w:guid="B06F33D2-F192-AE24-B1A8-ED5128084C1F" w:kind="variable" w:selector="check" w:type="string" w:input="normal" w:required="true">
      <w:identifier xml:space="preserve">ID604</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319" w:guid="C0C2FC46-F80D-E6A6-0943-BEDC9AA02165" w:kind="variable" w:selector="check" w:type="number" w:input="normal" w:required="false">
        <w:identifier xml:space="preserve">ID319</w:identifier>
        <w:name xml:space="preserve">Количество (объём)</w:name>
        <w:placeholder xml:space="preserve">Заполняется на этапе закупки, если применимо</w:placeholder>
      </w:element>
      <w:element w:id="320" w:guid="E0E528E0-497C-90C8-CD05-32D17E328662" w:kind="variable" w:selector="check" w:type="string" w:input="normal" w:required="true">
        <w:identifier xml:space="preserve">ID320</w:identifier>
        <w:name xml:space="preserve">Единица измерения</w:name>
      </w:element>
      <w:element w:id="597" w:guid="E8F3F1CB-84B8-9412-A2D0-2E150F90935D" w:kind="condition" w:selector="check" w:type="boolean" w:input="expression" w:required="false" w:uiHidden="true">
        <w:identifier xml:space="preserve">ID597</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65" w:guid="A8E67459-4057-5074-8059-DCCF5DC08AE2" w:kind="variable" w:selector="check" w:type="string" w:input="normal" w:required="true">
          <w:identifier xml:space="preserve">ID565</w:identifier>
          <w:name xml:space="preserve">Страна происхождения товара</w:name>
        </w:element>
        <w:element w:id="598" w:guid="4C6A22AC-BD3E-3210-2339-BEB101403A76" w:kind="selector" w:selector="radio" w:type="string" w:input="normal" w:required="true">
          <w:identifier xml:space="preserve">ID598</w:identifier>
          <w:name xml:space="preserve">Товар с кодом ОКПД2 включен в перечень, установленный Постановлением Правительства РФ от 23.12.2024 N 1875?</w:name>
          <w:element w:id="599" w:guid="40CAF649-7EF8-2318-7EE2-BBDB3D10A054" w:kind="condition" w:selector="check" w:type="boolean" w:input="normal" w:required="false">
            <w:identifier xml:space="preserve">ID599</w:identifier>
            <w:name xml:space="preserve">Да</w:name>
            <w:value>
              <w:boolean>true</w:boolean>
            </w:value>
            <w:element w:id="601" w:guid="305D963B-064B-2240-18CC-E594E54059D1" w:kind="selector" w:selector="radio" w:type="string" w:input="normal" w:required="true">
              <w:identifier xml:space="preserve">ID601</w:identifier>
              <w:name xml:space="preserve">Участник закупки предоставил выписку из реестров, предусмотренных п. 3 Постановления Правительства РФ от 23.12.2024 N 1875?</w:name>
              <w:element w:id="602" w:guid="B0EAF35D-FA10-2620-36D0-0C5874D82139" w:kind="condition" w:selector="check" w:type="boolean" w:input="normal" w:required="false">
                <w:identifier xml:space="preserve">ID602</w:identifier>
                <w:name xml:space="preserve">Да</w:name>
                <w:value>
                  <w:boolean>true</w:boolean>
                </w:value>
                <w:element w:id="566" w:guid="301CD504-3591-A340-E0C0-CB73499C4A45" w:kind="variable" w:selector="check" w:type="string" w:input="normal" w:required="true">
                  <w:identifier xml:space="preserve">ID566</w:identifier>
                  <w:name xml:space="preserve">Номер реестровой записи товара, наименование реестра</w:name>
                </w:element>
              </w:element>
              <w:element w:id="603" w:guid="58D42B6F-CAB0-DF20-F6D1-E43D637F5E34" w:kind="condition" w:selector="check" w:type="boolean" w:input="normal" w:required="false">
                <w:identifier xml:space="preserve">ID603</w:identifier>
                <w:name xml:space="preserve">Нет</w:name>
                <w:value>
                  <w:boolean>false</w:boolean>
                </w:value>
              </w:element>
            </w:element>
          </w:element>
          <w:element w:id="600" w:guid="38E06B82-6E06-5200-8FAA-EF8098E01870" w:kind="condition" w:selector="check" w:type="boolean" w:input="normal" w:required="false">
            <w:identifier xml:space="preserve">ID600</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w:name>
        <w:placeholder xml:space="preserve">Заполняется на этапе закупки, если применимо</w:placeholder>
        <w:value>
          <w:visibility xml:space="preserve">ID3</w:visibility>
        </w:value>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value>
          <w:visibility xml:space="preserve">ID3</w:visibility>
        </w:value>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без НДС * Количество товара</w:comment>
            <w:value>
              <w:expression xml:space="preserve">ID319*ID321</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fals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70" w:guid="D0463E5A-0247-E0A0-5D9C-0E2012707B75" w:kind="variable" w:selector="check" w:type="number" w:input="normal" w:required="false">
        <w:identifier xml:space="preserve">ID570</w:identifier>
        <w:name xml:space="preserve">Цена за единицу ТРУ (в валюте)</w:name>
        <w:comment xml:space="preserve">Укажите Цену за единицу ТРУ в валюте</w:comment>
        <w:placeholder xml:space="preserve">Заполняется на этапе закупки, если применимо</w:placeholder>
        <w:value>
          <w:visibility xml:space="preserve">ID3</w:visibility>
        </w:value>
      </w:element>
      <w:element w:id="571" w:guid="EC86A1D9-D52D-0350-EFD0-9578F4F022E0" w:kind="variable" w:selector="check" w:type="number" w:input="normal" w:required="false">
        <w:identifier xml:space="preserve">ID571</w:identifier>
        <w:name xml:space="preserve">Цена ТРУ итого (в валюте)</w:name>
        <w:comment xml:space="preserve">Укажите Итоговую цену ТРУ в валюте</w:comment>
        <w:placeholder xml:space="preserve">Заполняется на этапе закупки, если применимо</w:placeholder>
        <w:value>
          <w:visibility xml:space="preserve">ID3</w:visibility>
        </w:value>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661" w:guid="D4EA1CBA-3963-76E0-F042-AB56B224A02D" w:kind="condition" w:type="boolean" w:input="expression" w:required="false" w:uiHidden="true">
      <w:identifier xml:space="preserve">ID661</w:identifier>
      <w:name xml:space="preserve">Условие для п. 8.5.</w:name>
      <w:value>
        <w:expression xml:space="preserve">ID257 || ID243</w:expression>
      </w:value>
    </w:element>
    <w:element w:id="379" w:guid="D0D517FD-90BB-F5A4-6DE9-F633F348E2F7" w:kind="condition" w:selector="check" w:type="boolean" w:input="expression" w:required="false" w:uiHidden="true">
      <w:identifier xml:space="preserve">ID379</w:identifier>
      <w:name xml:space="preserve">Условие для п. 1.12 (срок оплаты товара): проект для закупки + участник - любой + победитель - любой (ещё не известен)</w:name>
      <w:value>
        <w:expression xml:space="preserve">ID2 &amp; ID154</w:expression>
      </w:value>
    </w:element>
    <w:element w:id="380" w:guid="D0D517FD-90BB-F5A4-6DE9-F633F348E2F7" w:kind="condition" w:selector="check" w:type="boolean" w:input="expression" w:required="false" w:uiHidden="true">
      <w:identifier xml:space="preserve">ID380</w:identifier>
      <w:name xml:space="preserve">Условие для п. 1.12 (срок оплаты товара): проект для закупки + участник - только МСП</w:name>
      <w:value>
        <w:expression xml:space="preserve">ID2 &amp; ID155</w:expression>
      </w:value>
    </w:element>
    <w:element w:id="381" w:guid="D0D517FD-90BB-F5A4-6DE9-F633F348E2F7" w:kind="condition" w:selector="check" w:type="boolean" w:input="expression" w:required="false" w:uiHidden="true">
      <w:identifier xml:space="preserve">ID381</w:identifier>
      <w:name xml:space="preserve">Условие для п. 1.12 (срок оплаты товара): проект для закупки + участник - не МСП, но привлекает МСП к исполнению договора</w:name>
      <w:value>
        <w:expression xml:space="preserve">ID2 &amp; ID156</w:expression>
      </w:value>
    </w:element>
    <w:element w:id="224" w:guid="D0D517FD-90BB-F5A4-6DE9-F633F348E2F7" w:kind="condition" w:selector="check" w:type="boolean" w:input="expression" w:required="false" w:uiHidden="true">
      <w:identifier xml:space="preserve">ID224</w:identifier>
      <w:name xml:space="preserve">Условие для п. 1.12 (срок оплаты товара): проект по итогам закупки + участник - любой + победитель - МСП</w:name>
      <w:value>
        <w:expression xml:space="preserve">ID3 &amp; ID151 &amp; ID154</w:expression>
      </w:value>
    </w:element>
    <w:element w:id="223" w:guid="D0D517FD-90BB-F5A4-6DE9-F633F348E2F7" w:kind="condition" w:selector="check" w:type="boolean" w:input="expression" w:required="false" w:uiHidden="true">
      <w:identifier xml:space="preserve">ID223</w:identifier>
      <w:name xml:space="preserve">Условие для п. 1.12 (срок оплаты товара): проект по итогам закупки + участник - любой + победитель - не МСП</w:name>
      <w:value>
        <w:expression xml:space="preserve">ID3 &amp; ID152 &amp; ID154</w:expression>
      </w:value>
    </w:element>
    <w:element w:id="225" w:guid="D0D517FD-90BB-F5A4-6DE9-F633F348E2F7" w:kind="condition" w:selector="check" w:type="boolean" w:input="expression" w:required="false" w:uiHidden="true">
      <w:identifier xml:space="preserve">ID225</w:identifier>
      <w:name xml:space="preserve">Условие для п. 1.12 (срок оплаты товара): проект по итогам закупки + участник - только МСП</w:name>
      <w:value>
        <w:expression xml:space="preserve">ID3 &amp; ID155</w:expression>
      </w:value>
    </w:element>
    <w:element w:id="226" w:guid="D0D517FD-90BB-F5A4-6DE9-F633F348E2F7" w:kind="condition" w:selector="check" w:type="boolean" w:input="expression" w:required="false" w:uiHidden="true">
      <w:identifier xml:space="preserve">ID226</w:identifier>
      <w:name xml:space="preserve">Условие для п. 1.12 (срок оплаты товара): проект по итогам закупки + участник - не МСП, но привлекает МСП к исполнению договора</w:name>
      <w:value>
        <w:expression xml:space="preserve">ID3 &amp; ID156</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274" w:guid="80A55477-D35D-8560-9F44-25673E68E543" w:kind="condition" w:selector="check" w:type="boolean" w:input="expression" w:required="false" w:uiHidden="true">
      <w:identifier xml:space="preserve">ID274</w:identifier>
      <w:name xml:space="preserve">Условие для п. 3.1: включает текст об уплате НДФЛ Покупателем (АО "Почта России") как налоговым агентом</w:name>
      <w:comment xml:space="preserve">Условие срабатывает, если выбрано: Проект по итогам закупки или Договор с единственным поставщиком + Поставщик - Физическое лицо</w:comment>
      <w:value>
        <w:expression xml:space="preserve">(ID3 || ID382) &amp; ID64</w:expression>
      </w:value>
    </w:element>
    <w:element w:id="487" w:guid="80A55477-D35D-8560-9F44-25673E68E543" w:kind="condition" w:selector="check" w:type="boolean" w:input="expression" w:required="false" w:uiHidden="true">
      <w:identifier xml:space="preserve">ID487</w:identifier>
      <w:name xml:space="preserve">Условие для п. 3.1: включает текст об уплате НДС Покупателем (АО "Почта России") как налоговым агентом</w:name>
      <w:comment xml:space="preserve">Условие срабатывает, если выбрано: Проект по итогам закупки или Договор с единственным поставщиком + Поставщик - Иностранное лицо</w:comment>
      <w:value>
        <w:expression xml:space="preserve">(ID3 || ID382) &amp; ID36</w:expression>
      </w:value>
    </w:element>
    <w:element w:id="498" w:guid="780B15B1-0B63-B5CC-2B67-B85ED3008CDE" w:kind="condition" w:selector="check" w:type="boolean" w:input="expression" w:required="false" w:uiHidden="true">
      <w:identifier xml:space="preserve">ID498</w:identifier>
      <w:name xml:space="preserve">Условие для п. 3.2: если требуется указание иных расходов Поставщика</w:name>
      <w:comment xml:space="preserve">Условие срабатывает, если переменная с иными расходами Поставщика заполнена (т.е. не является пустой)</w:comment>
      <w:value>
        <w:expression xml:space="preserve">ID494</w:expression>
      </w:value>
    </w:element>
    <w:element w:id="290" w:guid="80A55477-D35D-8560-9F44-25673E68E543" w:kind="condition" w:selector="check" w:type="boolean" w:input="expression" w:required="false" w:uiHidden="true">
      <w:identifier xml:space="preserve">ID290</w:identifier>
      <w:name xml:space="preserve">Условие для п. 5.1.11: если составляется проект договора по итогам закупки или договор с единственным поставщиком + поставщик - иностранное лицо</w:name>
      <w:value>
        <w:expression xml:space="preserve">(ID382 || ID3) &amp; ID36</w:expression>
      </w:value>
    </w:element>
    <w:element w:id="512" w:guid="80A55477-D35D-8560-9F44-25673E68E543" w:kind="condition" w:selector="check" w:type="boolean" w:input="expression" w:required="false" w:uiHidden="true">
      <w:identifier xml:space="preserve">ID512</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29" w:guid="80A55477-D35D-8560-9F44-25673E68E543" w:kind="condition" w:selector="check" w:type="boolean" w:input="expression" w:required="false" w:uiHidden="true">
      <w:identifier xml:space="preserve">ID529</w:identifier>
      <w:name xml:space="preserve">Условие для п. 12.3: есть обеспечение исполнения обязательств по Договору (кроме гарантийных) / обеспечение исполнения гарантийных обязательств (проект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по итогам закупки / единственный поставщик)</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3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2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3 (Документы для иностранного лица) - номер</w:name>
      <w:value>
        <w:expression xml:space="preserve">2 + ID367</w:expression>
      </w:value>
    </w:element>
    <w:element w:id="369" w:guid="80E1227D-B816-2BEC-2DFF-75464900F94A" w:kind="variable" w:selector="check" w:type="number" w:input="expression" w:required="false" w:uiHidden="true">
      <w:identifier xml:space="preserve">ID369</w:identifier>
      <w:name xml:space="preserve">Приложение 3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4 (Сводный акт приемки-передачи) - номер</w:name>
      <w:value>
        <w:expression xml:space="preserve">2 + ID367 + ID369</w:expression>
      </w:value>
    </w:element>
    <w:element w:id="595" w:guid="80E1227D-B816-2BEC-2DFF-75464900F94A" w:kind="variable" w:selector="check" w:type="number" w:input="expression" w:required="false" w:uiHidden="true">
      <w:identifier xml:space="preserve">ID595</w:identifier>
      <w:name xml:space="preserve">Приложение 4 (Сводный акт приемки-передачи) - счётчик</w:name>
      <w:value>
        <w:expression xml:space="preserve">ID9 ? 1 : 0</w:expression>
      </w:value>
    </w:element>
    <w:element w:id="596" w:guid="80E1227D-B816-2BEC-2DFF-75464900F94A" w:kind="variable" w:selector="check" w:type="number" w:input="expression" w:required="false" w:uiHidden="true">
      <w:identifier xml:space="preserve">ID596</w:identifier>
      <w:name xml:space="preserve">Приложение 5 (Комплаенс-оговорка) - номер</w:name>
      <w:value>
        <w:expression xml:space="preserve">2 + ID367 + ID369 + ID595</w:expression>
      </w:value>
    </w:element>
  </w:scheme>
  <w:dataSources>
    <w:element w:id="607" w:guid="BCA3AD34-EB10-7E58-2213-9C6151DE1E81" w:kind="dataSource" w:type="dataSource" w:input="normal" w:required="false">
      <w:identifier xml:space="preserve">ID607</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608" w:guid="DE215F4D-7A77-3398-5E73-B53483607B0D" w:kind="dataField" w:type="string" w:input="normal" w:required="false" w:searchable="fals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609" w:guid="60480545-324C-E162-2076-022A5670E384" w:kind="dataSource" w:type="dataSource" w:input="normal" w:required="false">
      <w:identifier xml:space="preserve">ID609</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610" w:guid="A0244F14-71FE-1FF8-7AD8-0EB04D96116B"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611" w:guid="74AB25B4-3119-7070-EC87-C1EC506CAE09"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612" w:guid="D0B534C1-DDF5-0D1C-DB3D-095A0110D681" w:kind="dataField" w:type="string" w:input="normal" w:required="false" w:searchable="true" w:editable="true">
        <w:identifier xml:space="preserve">mailingAddress</w:identifier>
        <w:name xml:space="preserve">Почтовый адрес местонахождения АУП или ОП</w:name>
        <w:serverId xml:space="preserve">mailingAddress</w:serverId>
        <w:serverType xml:space="preserve">string</w:serverType>
      </w:element>
      <w:element w:id="613" w:guid="70E4F6AF-990C-BF5C-2022-5F79E958C1C3"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614" w:guid="B84B5233-1A07-7EB8-C748-D1684FCB8238"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615" w:guid="F066EB70-3DC2-2338-8E27-11C95D28EB11" w:kind="dataSource" w:type="dataSource" w:input="normal" w:required="false">
      <w:identifier xml:space="preserve">ID615</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616" w:guid="F8D6F163-73F2-D8A0-777B-90BAB098CF70"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17" w:guid="B478CE45-F9A1-6BE0-AF3A-CEBCC2A6F400"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18" w:guid="DCAAA699-12BA-5DBC-8A9A-5B8E709D9724" w:kind="dataField" w:type="string" w:input="normal" w:required="false" w:searchable="true" w:editable="true">
        <w:identifier xml:space="preserve">ogrn</w:identifier>
        <w:name xml:space="preserve">ОГРН</w:name>
        <w:serverId xml:space="preserve">ogrn</w:serverId>
        <w:serverType xml:space="preserve">string</w:serverType>
      </w:element>
      <w:element w:id="619" w:guid="D07B2F5C-B227-3FA8-A15F-BF498550ECED" w:kind="dataField" w:type="string" w:input="normal" w:required="false" w:searchable="false" w:editable="true">
        <w:identifier xml:space="preserve">inn</w:identifier>
        <w:name xml:space="preserve">ИНН</w:name>
        <w:serverId xml:space="preserve">inn</w:serverId>
        <w:serverType xml:space="preserve">string</w:serverType>
      </w:element>
      <w:element w:id="620" w:guid="6850F1A4-BD16-F920-0A9E-EE5C72B84A5B" w:kind="dataField" w:type="string" w:input="normal" w:required="false" w:searchable="false" w:editable="true">
        <w:identifier xml:space="preserve">kpp</w:identifier>
        <w:name xml:space="preserve">КПП</w:name>
        <w:serverId xml:space="preserve">kpp</w:serverId>
        <w:serverType xml:space="preserve">string</w:serverType>
      </w:element>
      <w:element w:id="621" w:guid="E8D041A8-FF32-8C1C-2B3E-D8612DE21C1A"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22" w:guid="C06A48EA-F5F9-BEC8-7F67-09473F48EF05"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23" w:guid="A465778D-679C-34FC-6029-5698F9E0FFB4"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24" w:guid="FAD256FA-83C6-3054-189D-7B88DA48EDB6"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25" w:guid="902F141D-6207-4F00-19B5-A5C84B383E20"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26" w:guid="D8A018CC-C47C-FB8D-1303-9D2406605ECF"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27" w:guid="7C220597-2AA0-4708-0A0D-E4B4C7E00533" w:kind="dataSource" w:type="dataSource" w:input="normal" w:required="false">
      <w:identifier xml:space="preserve">ID627</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28" w:guid="70B8F432-330F-6130-7A52-96959BC0276C"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9" w:guid="E0A6D9C0-0553-A9E8-3C20-A0AF13C026AB"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30" w:guid="E0F8A612-92C3-3F30-A7A7-5942FEC0A446"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1" w:guid="700F0A40-B68C-D4D0-4A31-F8D5221032DB" w:kind="dataSource" w:type="dataSource" w:input="normal" w:required="false">
      <w:identifier xml:space="preserve">ID631</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32" w:guid="C8DF9E5B-9BE5-BAB0-C480-DB0096D8569E"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33" w:guid="D095DB86-930E-BF68-3787-1432D7D472E6"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34" w:guid="D036EAA4-DE30-6230-AFCE-5AD3D4B48F22"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35" w:guid="BC8203CE-A706-7390-25DE-EA9E66902837" w:kind="dataSource" w:type="dataSource" w:input="normal" w:required="false">
      <w:identifier xml:space="preserve">ID635</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36" w:guid="6019D3E7-699E-5372-67F0-39AB77001785"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37" w:guid="C47889CE-C13F-7BC0-D10D-945CAA08791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38" w:guid="B8F84302-CA38-90B0-49E1-1C208E1857B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9" w:guid="C000B31E-AE5E-201A-45AB-1D10C302352C" w:kind="dataSource" w:type="dataSource" w:input="normal" w:required="false">
      <w:identifier xml:space="preserve">ID639</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40" w:guid="606D9248-9267-5FD0-E8DF-440FD71096F8" w:kind="dataField" w:type="string" w:input="normal" w:required="false" w:searchable="true" w:editable="true">
        <w:identifier xml:space="preserve">inn</w:identifier>
        <w:name xml:space="preserve">ИНН</w:name>
        <w:serverId xml:space="preserve">inn</w:serverId>
        <w:serverType xml:space="preserve">string</w:serverType>
      </w:element>
      <w:element w:id="641" w:guid="E0D67392-DBD2-1EF2-DA75-E1D119FA33A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42" w:guid="C09CA458-B413-BD44-2F0B-D1447620F415"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43" w:guid="A05A4603-75EA-5378-F522-E8428CC0637A"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44" w:guid="A41776C1-27BD-42C0-F786-C2A19C782CB8" w:kind="dataSource" w:type="dataSource" w:input="normal" w:required="false">
      <w:identifier xml:space="preserve">ID644</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45" w:guid="A84FD22D-FA96-91E0-956B-F8F598E09FE9"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46" w:guid="F0E76304-5799-06E4-D2C0-0A3DF3A0E7CE"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47" w:guid="701F6A64-EFFE-8830-88A0-0ECB868014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48" w:guid="DC241139-6801-4B80-E73F-30588E305F0A" w:kind="dataSource" w:type="dataSource" w:input="normal" w:required="false">
      <w:identifier xml:space="preserve">ID648</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49" w:guid="E081598B-38E0-9F80-C2A9-9A14E4F0677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50" w:guid="C0D4097A-A04F-9E60-18FB-135782D027DE"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51" w:guid="70AF9F83-18E8-0170-69D0-C9E1EE00CDC4"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52" w:guid="985BB022-A3B1-4CC8-D9D7-B45C9FD07940" w:kind="dataSource" w:type="dataSource" w:input="normal" w:required="false">
      <w:identifier xml:space="preserve">ID652</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53" w:guid="9C657156-B736-418E-E04D-97D491881623"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54" w:guid="D078714D-D5A0-4EF8-6447-4D6CBE0085D1" w:kind="dataSource" w:type="dataSource" w:input="normal" w:required="false">
      <w:identifier xml:space="preserve">ID654</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55" w:guid="B83DE971-91B8-A6DA-69D6-39D54A982E7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56" w:guid="E8474A12-1BDC-23D8-834F-9BE4EF18C4EC" w:kind="dataSource" w:type="dataSource" w:input="normal" w:required="false">
      <w:identifier xml:space="preserve">ID656</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element w:id="657" w:guid="8CD53E20-46C4-6310-F947-BDAEAB58399D" w:kind="dataSource" w:type="dataSource" w:input="normal" w:required="false">
      <w:identifier xml:space="preserve">ID657</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58" w:guid="D6057C80-A8EB-1C90-0B27-EABFEB20945A" w:kind="dataField" w:type="string" w:input="normal" w:required="false" w:searchable="false" w:editable="true">
        <w:identifier xml:space="preserve">managementName</w:identifier>
        <w:name xml:space="preserve">management.name</w:name>
        <w:serverId xml:space="preserve">management.name</w:serverId>
        <w:serverType xml:space="preserve">string</w:serverType>
      </w:element>
    </w:element>
    <w:element w:id="659" w:guid="E3BD801D-AE6E-1CB8-85B0-E29DC4C0EC07" w:kind="dataSource" w:type="dataSource" w:input="normal" w:required="false">
      <w:identifier xml:space="preserve">ID659</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element w:id="660" w:guid="98064FA7-1576-B57C-474C-AD97B9288CAC" w:kind="dataSource" w:type="dataSource" w:input="normal" w:required="false">
      <w:identifier xml:space="preserve">ID660</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3">
          <w:text xml:space="preserve">426008, г. Ижевск, ул. Пушкинская, 266а</w:text>
        </w:value>
        <w:value w:id="15">
          <w:text xml:space="preserve">40502810504240000218</w:text>
        </w:value>
        <w:value w:id="19">
          <w:text xml:space="preserve">+7 (3412) 72-44-94</w:text>
        </w:value>
        <w:value w:id="22">
          <w:boolean>true</w:boolean>
        </w:value>
        <w:value w:id="23">
          <w:boolean>false</w:boolean>
        </w:value>
        <w:value w:id="24">
          <w:text xml:space="preserve">директор УФПС Удмуртской Республики</w:text>
        </w:value>
        <w:value w:id="25">
          <w:text xml:space="preserve">Шишкин Владимир Анатольевич</w:text>
        </w:value>
        <w:value w:id="26">
          <w:text xml:space="preserve">машиночитаемая доверенность № 40014be4-856a-458b-bae0-63eab20ba65b от 26.11.2024 г</w:text>
        </w:value>
        <w:value w:id="29">
          <w:text xml:space="preserve">Доверенности от __ № __</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false</w:boolean>
        </w:value>
        <w:value w:id="160">
          <w:boolean>false</w:boolean>
        </w:value>
        <w:value w:id="167">
          <w:boolean>true</w:boolean>
        </w:value>
        <w:value w:id="168">
          <w:boolean>false</w:boolean>
        </w:value>
        <w:value w:id="169">
          <w:text xml:space="preserve">дров для нужд УФПС Удмуртской Республики</w:text>
        </w:value>
        <w:value w:id="176">
          <w:boolean>true</w:boolean>
        </w:value>
        <w:value w:id="177">
          <w:boolean>false</w:boolean>
        </w:value>
        <w:value w:id="185">
          <w:boolean>false</w:boolean>
        </w:value>
        <w:value w:id="191">
          <w:number>3</w:number>
          <w:unit xml:space="preserve">рабочий день</w:unit>
        </w:value>
        <w:value w:id="192">
          <w:text xml:space="preserve">в течение 30 (тридцати) рабочих дней с даты подписания настоящего Договора.</w:text>
        </w:value>
        <w:value w:id="195">
          <w:boolean>false</w:boolean>
        </w:value>
        <w:value w:id="196">
          <w:boolean>true</w:boolean>
        </w:value>
        <w:value w:id="203">
          <w:text xml:space="preserve">15(пятнадцати) рабочих дней </w:text>
        </w:value>
        <w:value w:id="204">
          <w:number>15</w:number>
          <w:unit xml:space="preserve">рабочий день</w:unit>
        </w:value>
        <w:value w:id="206">
          <w:boolean>false</w:boolean>
        </w:value>
        <w:value w:id="207">
          <w:boolean>true</w:boolean>
        </w:value>
        <w:value w:id="208">
          <w:boolean>false</w:boolean>
        </w:value>
        <w:value w:id="210">
          <w:boolean>true</w:boolean>
        </w:value>
        <w:value w:id="211">
          <w:boolean>false</w:boolean>
        </w:value>
        <w:value w:id="220">
          <w:number>5</w:number>
          <w:unit xml:space="preserve">рабочий день</w:unit>
        </w:value>
        <w:value w:id="221">
          <w:boolean>true</w:boolean>
        </w:value>
        <w:value w:id="222">
          <w:boolean>false</w:boolean>
        </w:value>
        <w:value w:id="223">
          <w:boolean>false</w:boolean>
        </w:value>
        <w:value w:id="224">
          <w:boolean>false</w:boolean>
        </w:value>
        <w:value w:id="225">
          <w:boolean>false</w:boolean>
        </w:value>
        <w:value w:id="226">
          <w:boolean>false</w:boolean>
        </w:value>
        <w:value w:id="228">
          <w:boolean>true</w:boolean>
        </w:value>
        <w:value w:id="229">
          <w:boolean>false</w:boolean>
        </w:value>
        <w:value w:id="230">
          <w:number>10</w:number>
        </w:value>
        <w:value w:id="233">
          <w:boolean>true</w:boolean>
        </w:value>
        <w:value w:id="234">
          <w:boolean>false</w:boolean>
        </w:value>
        <w:value w:id="235">
          <w:number>10</w:number>
        </w:value>
        <w:value w:id="238">
          <w:text xml:space="preserve">5.1.9; 5.1.10 </w:text>
        </w:value>
        <w:value w:id="239">
          <w:number>5000</w:number>
        </w:value>
        <w:value w:id="240">
          <w:number>0.35</w:number>
        </w:value>
        <w:value w:id="241">
          <w:number>10</w:number>
        </w:value>
        <w:value w:id="243">
          <w:boolean>false</w:boolean>
        </w:value>
        <w:value w:id="244">
          <w:boolean>true</w:boolean>
        </w:value>
        <w:value w:id="246">
          <w:boolean>true</w:boolean>
        </w:value>
        <w:value w:id="247">
          <w:boolean>false</w:boolean>
        </w:value>
        <w:value w:id="252">
          <w:boolean>false</w:boolean>
        </w:value>
        <w:value w:id="253">
          <w:boolean>true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5 000 (Пять тысяч) рублей 00 копеек</w:text>
        </w:value>
        <w:value w:id="273">
          <w:text xml:space="preserve">в течение __ (__) лет</w:text>
        </w:value>
        <w:value w:id="274">
          <w:boolean>false</w:boolean>
        </w:value>
        <w:value w:id="281">
          <w:boolean>false</w:boolean>
        </w:value>
        <w:value w:id="282">
          <w:boolean>true</w:boolean>
        </w:value>
        <w:value w:id="287">
          <w:boolean>false</w:boolean>
        </w:value>
        <w:value w:id="290">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разделанные в виде поленьев всех пород</w:text>
                </w:value>
                <w:value w:id="317">
                  <w:text xml:space="preserve">-</w:text>
                </w:value>
                <w:value w:id="318">
                  <w:text xml:space="preserve">02.20.14.130</w:text>
                </w:value>
                <w:value w:id="319">
                  <w:number>252.47</w:number>
                </w:value>
                <w:value w:id="320">
                  <w:text xml:space="preserve">м.куб</w:text>
                </w:value>
              </w:row>
            </w:rows>
          </w:dataset>
        </w:value>
        <w:value w:id="342">
          <w:text xml:space="preserve">Ассортимент Товара</w:text>
        </w:value>
        <w:value w:id="344">
          <w:boolean>true</w:boolean>
        </w:value>
        <w:value w:id="345">
          <w:boolean>false</w:boolean>
        </w:value>
        <w:value w:id="348">
          <w:text xml:space="preserve">В соответствии с Техническим заданием</w:text>
        </w:value>
        <w:value w:id="349">
          <w:dataset>
            <w:rows>
              <w:row>
                <w:value w:id="350">
                  <w:text xml:space="preserve">1</w:text>
                </w:value>
                <w:value w:id="351">
                  <w:text xml:space="preserve">товарно-транспортная накладная (унифицированная форма № 1-Т)</w:text>
                </w:value>
                <w:value w:id="352">
                  <w:text xml:space="preserve">1</w:text>
                </w:value>
                <w:value w:id="353">
                  <w:text xml:space="preserve">Язык русский , оригинал</w:text>
                </w:value>
              </w:row>
              <w:row>
                <w:value w:id="350">
                  <w:text xml:space="preserve">2</w:text>
                </w:value>
                <w:value w:id="351">
                  <w:text xml:space="preserve">товарная накладная по форме № ТОРГ-12/УПД </w:text>
                </w:value>
                <w:value w:id="352">
                  <w:text xml:space="preserve">2</w:text>
                </w:value>
                <w:value w:id="353">
                  <w:text xml:space="preserve">Язык русский , оригинал</w:text>
                </w:value>
              </w:row>
              <w:row>
                <w:value w:id="350">
                  <w:text xml:space="preserve">3</w:text>
                </w:value>
                <w:value w:id="351">
                  <w:text xml:space="preserve">Документы, подтверждающие законность введения в оборот древесины</w:text>
                </w:value>
                <w:value w:id="352">
                  <w:text xml:space="preserve">1</w:text>
                </w:value>
                <w:value w:id="353">
                  <w:text xml:space="preserve">Язык русский, копии</w:text>
                </w:value>
              </w:row>
            </w:rows>
          </w:dataset>
        </w:value>
        <w:value w:id="362">
          <w:boolean>false</w:boolean>
        </w:value>
        <w:value w:id="363">
          <w:boolean>true</w:boolean>
        </w:value>
        <w:value w:id="364">
          <w:text xml:space="preserve">г. Ижевск
</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3</w:number>
        </w:value>
        <w:value w:id="369">
          <w:number>1</w:number>
        </w:value>
        <w:value w:id="372">
          <w:number>4</w:number>
        </w:value>
        <w:value w:id="379">
          <w:boolean>false</w:boolean>
        </w:value>
        <w:value w:id="380">
          <w:boolean>true</w:boolean>
        </w:value>
        <w:value w:id="381">
          <w:boolean>false</w:boolean>
        </w:value>
        <w:value w:id="382">
          <w:boolean>false</w:boolean>
        </w:value>
        <w:value w:id="386">
          <w:text xml:space="preserve">дров для нужд УФПС Удмуртской Республики</w:text>
        </w:value>
        <w:value w:id="398">
          <w:text xml:space="preserve">5.1.9; 5.1.10 </w:text>
        </w:value>
        <w:value w:id="403">
          <w:boolean>false</w:boolean>
        </w:value>
        <w:value w:id="406">
          <w:boolean>false</w:boolean>
        </w:value>
        <w:value w:id="407">
          <w:boolean>false</w:boolean>
        </w:value>
        <w:value w:id="408">
          <w:boolean>false</w:boolean>
        </w:value>
        <w:value w:id="422">
          <w:number>10</w:number>
        </w:value>
        <w:value w:id="424">
          <w:number>10</w:number>
        </w:value>
        <w:value w:id="427">
          <w:text xml:space="preserve">5 000 (Пять тысяч) рублей 00 копеек</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В соответствии с Техническим заданием</w:text>
        </w:value>
        <w:value w:id="443">
          <w:text xml:space="preserve">Дрова, разделанные в виде поленьев всех пород</w:text>
        </w:value>
        <w:value w:id="453">
          <w:number>5000</w:number>
        </w:value>
        <w:value w:id="454">
          <w:number>0.35</w:number>
        </w:value>
        <w:value w:id="455">
          <w:number>10</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87">
          <w:boolean>false</w:boolean>
        </w:value>
        <w:value w:id="494">
          <w:boolean>false</w:boolean>
        </w:value>
        <w:value w:id="495">
          <w:boolean>true</w:boolean>
        </w:value>
        <w:value w:id="498">
          <w:boolean>false</w:boolean>
        </w:value>
        <w:value w:id="503">
          <w:boolean>false</w:boolean>
        </w:value>
        <w:value w:id="506">
          <w:boolean>false</w:boolean>
        </w:value>
        <w:value w:id="507">
          <w:boolean>true</w:boolean>
        </w:value>
        <w:value w:id="509">
          <w:boolean>true</w:boolean>
        </w:value>
        <w:value w:id="510">
          <w:boolean>false</w:boolean>
        </w:value>
        <w:value w:id="512">
          <w:boolean>true</w:boolean>
        </w:value>
        <w:value w:id="517">
          <w:boolean>false</w:boolean>
        </w:value>
        <w:value w:id="518">
          <w:boolean>true</w:boolean>
        </w:value>
        <w:value w:id="519">
          <w:boolean>false</w:boolean>
        </w:value>
        <w:value w:id="521">
          <w:boolean>true</w:boolean>
        </w:value>
        <w:value w:id="522">
          <w:boolean>false</w:boolean>
        </w:value>
        <w:value w:id="526">
          <w:boolean>false</w:boolean>
        </w:value>
        <w:value w:id="527">
          <w:boolean>true</w:boolean>
        </w:value>
        <w:value w:id="528">
          <w:text xml:space="preserve">до 31.12.2026 г. включительно</w:text>
        </w:value>
        <w:value w:id="529">
          <w:boolean>false</w:boolean>
        </w:value>
        <w:value w:id="530">
          <w:text xml:space="preserve">пп. __ ч. __ ст. __ </w:text>
        </w:value>
        <w:value w:id="532">
          <w:number>2</w:number>
        </w:value>
        <w:value w:id="578">
          <w:boolean>true</w:boolean>
        </w:value>
        <w:value w:id="579">
          <w:boolean>false</w:boolean>
        </w:value>
        <w:value w:id="581">
          <w:boolean>true</w:boolean>
        </w:value>
        <w:value w:id="582">
          <w:boolean>false</w:boolean>
        </w:value>
        <w:value w:id="583">
          <w:boolean>false</w:boolean>
        </w:value>
        <w:value w:id="585">
          <w:boolean>true</w:boolean>
        </w:value>
        <w:value w:id="586">
          <w:boolean>false</w:boolean>
        </w:value>
        <w:value w:id="591">
          <w:boolean>true</w:boolean>
        </w:value>
        <w:value w:id="592">
          <w:number>7</w:number>
        </w:value>
        <w:value w:id="593">
          <w:text xml:space="preserve">стоимости обязательств, исполнение которых просрочено</w:text>
        </w:value>
        <w:value w:id="594">
          <w:text xml:space="preserve">стоимости обязательств, исполнение которых просрочено</w:text>
        </w:value>
        <w:value w:id="595">
          <w:number>0</w:number>
        </w:value>
        <w:value w:id="596">
          <w:number>4</w:number>
        </w:value>
        <w:value w:id="604">
          <w:text xml:space="preserve">руб.</w:text>
        </w:value>
        <w:value w:id="605">
          <w:text xml:space="preserve">стоимости обязательств, исполнение которых просрочено</w:text>
        </w:value>
        <w:value w:id="606">
          <w:text xml:space="preserve">стоимости обязательств, исполнение которых просрочено</w:text>
        </w:value>
        <w:value w:id="609">
          <w:dataset>
            <w:rows>
              <w:row>
                <w:value w:id="610">
                  <w:text xml:space="preserve">УФПС УДМУРТСКОЙ РЕСПУБЛИКИ</w:text>
                </w:value>
                <w:value w:id="611">
                  <w:text xml:space="preserve">426008, РОССИЯ, УДМУРТСКАЯ РЕСП, ИЖЕВСК Г, ПУШКИНСКАЯ УЛ, 266А</w:text>
                </w:value>
                <w:value w:id="612">
                  <w:text xml:space="preserve"/>
                </w:value>
                <w:value w:id="613">
                  <w:text xml:space="preserve">183143001</w:text>
                </w:value>
                <w:value w:id="614">
                  <w:text xml:space="preserve"/>
                </w:value>
                <w:value w:id="recordId">
                  <w:text xml:space="preserve">59634135-68AB-4738-A6C5-2666A2CA0CA1</w:text>
                </w:value>
              </w:row>
            </w:rows>
          </w:dataset>
        </w:value>
        <w:value w:id="627">
          <w:dataset>
            <w:rows>
              <w:row>
                <w:value w:id="628">
                  <w:text xml:space="preserve">Филиал Банка ВТБ (ПАО) в г. Нижнем Новгороде</w:text>
                </w:value>
                <w:value w:id="629">
                  <w:text xml:space="preserve">30101810200000000837</w:text>
                </w:value>
                <w:value w:id="630">
                  <w:text xml:space="preserve">042202837</w:text>
                </w:value>
                <w:value w:id="recordId">
                  <w:text xml:space="preserve">d3466665-e492-3cac-abfc-c6da7a6b6301</w:text>
                </w:value>
              </w:row>
            </w:rows>
          </w:dataset>
        </w:value>
        <w:value w:id="652">
          <w:dataset>
            <w:rows>
              <w:row>
                <w:value w:id="653">
                  <w:text xml:space="preserve">Арбитражный суд Удмуртской Республики</w:text>
                </w:value>
                <w:value w:id="recordId">
                  <w:text xml:space="preserve">A8FB6114-B3FC-4A75-AC4B-C3CF86B6FA02</w:text>
                </w:value>
              </w:row>
            </w:rows>
          </w:dataset>
        </w:value>
        <w:value w:id="661">
          <w:boolean>false</w:boolean>
        </w:value>
        <w:value w:id="662">
          <w:text xml:space="preserve">_____________</w:text>
        </w:value>
        <w:value w:id="663">
          <w:text xml:space="preserve">_______________</w:text>
        </w:value>
        <w:value w:id="665">
          <w:text xml:space="preserve">Федящинойладимир Анатольевич</w:text>
        </w:value>
        <w:value w:id="666">
          <w:text xml:space="preserve">Шишкин Владимир Анатольевич</w:text>
        </w:value>
      </w:row>
    </w:rows>
  </w:dataset>
</w:structure>
</file>